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AA664F" w14:textId="77777777" w:rsidR="00A81002" w:rsidRPr="00BC4C2C" w:rsidRDefault="00A81002" w:rsidP="00A81002"/>
    <w:p w14:paraId="4223B732" w14:textId="77777777" w:rsidR="00A81002" w:rsidRDefault="00A81002" w:rsidP="00A81002"/>
    <w:p w14:paraId="6F37D27A" w14:textId="77777777" w:rsidR="00A81002" w:rsidRDefault="00A81002" w:rsidP="00A81002"/>
    <w:p w14:paraId="4B927FF1" w14:textId="77777777" w:rsidR="00A81002" w:rsidRDefault="00A81002" w:rsidP="00A81002"/>
    <w:p w14:paraId="4E431080" w14:textId="1A746C41" w:rsidR="00A81002" w:rsidRPr="00BA0B10" w:rsidRDefault="00BA0B10" w:rsidP="00BA0B10">
      <w:pPr>
        <w:pStyle w:val="affff"/>
      </w:pPr>
      <w:r w:rsidRPr="00BA0B10">
        <w:t>Сценарий деловой игры «Кредитная история»</w:t>
      </w:r>
    </w:p>
    <w:p w14:paraId="7DDCD111" w14:textId="77777777" w:rsidR="00A81002" w:rsidRDefault="00A81002" w:rsidP="00A81002"/>
    <w:p w14:paraId="1B4D7FD3" w14:textId="77777777" w:rsidR="00A81002" w:rsidRDefault="00A81002" w:rsidP="00A81002"/>
    <w:p w14:paraId="6ACCC056" w14:textId="29106B5B" w:rsidR="00A81002" w:rsidRDefault="00A81002" w:rsidP="00BA0B10">
      <w:pPr>
        <w:spacing w:line="26" w:lineRule="atLeast"/>
        <w:ind w:left="3969"/>
      </w:pPr>
      <w:r>
        <w:t>С</w:t>
      </w:r>
      <w:r w:rsidR="00EC3E0B">
        <w:t xml:space="preserve">ценарий </w:t>
      </w:r>
      <w:proofErr w:type="gramStart"/>
      <w:r w:rsidR="00EC3E0B">
        <w:t>разработан</w:t>
      </w:r>
      <w:proofErr w:type="gramEnd"/>
      <w:r w:rsidR="00EC3E0B">
        <w:t xml:space="preserve"> </w:t>
      </w:r>
      <w:r w:rsidRPr="00527DB4">
        <w:t>АО «ПАКК»</w:t>
      </w:r>
      <w:r w:rsidR="00BA0B10">
        <w:t xml:space="preserve"> </w:t>
      </w:r>
      <w:r>
        <w:t>по</w:t>
      </w:r>
      <w:r w:rsidRPr="00EB198B">
        <w:t xml:space="preserve"> заказу Министерства финансов Российской Федерации в ходе реализации </w:t>
      </w:r>
      <w:r>
        <w:t>Проекта</w:t>
      </w:r>
      <w:r w:rsidR="00BA0B10">
        <w:t xml:space="preserve"> </w:t>
      </w:r>
      <w:r w:rsidRPr="00EB198B">
        <w:t>«Содействие повышению уровня финансовой грамотности населения и развитию финансового образования в Российской Федерации»</w:t>
      </w:r>
      <w:r w:rsidR="00BA0B10">
        <w:t>.</w:t>
      </w:r>
    </w:p>
    <w:p w14:paraId="0AE05608" w14:textId="11397956" w:rsidR="00A81002" w:rsidRDefault="00A81002" w:rsidP="00BA0B10">
      <w:pPr>
        <w:ind w:left="3969"/>
      </w:pPr>
      <w:r>
        <w:t xml:space="preserve">Сценарий </w:t>
      </w:r>
      <w:proofErr w:type="gramStart"/>
      <w:r>
        <w:t>предназначен</w:t>
      </w:r>
      <w:proofErr w:type="gramEnd"/>
      <w:r>
        <w:t xml:space="preserve"> для свободного использования любыми заинтересованными лицами, занимающимися просвещением в области финансовой грамотности. При использовании сценария необходимо ссылаться на разработчиков</w:t>
      </w:r>
      <w:r w:rsidR="00BA0B10">
        <w:t>.</w:t>
      </w:r>
    </w:p>
    <w:p w14:paraId="5B513A7C" w14:textId="77777777" w:rsidR="00A81002" w:rsidRDefault="00A81002" w:rsidP="00A81002">
      <w:pPr>
        <w:ind w:left="3969"/>
      </w:pPr>
      <w:r>
        <w:t xml:space="preserve">Больше сценариев мероприятий по финансовой грамотности на сайте </w:t>
      </w:r>
      <w:hyperlink r:id="rId9" w:history="1">
        <w:r>
          <w:rPr>
            <w:rStyle w:val="afff2"/>
            <w:lang w:val="en-US"/>
          </w:rPr>
          <w:t>http</w:t>
        </w:r>
        <w:r>
          <w:rPr>
            <w:rStyle w:val="afff2"/>
          </w:rPr>
          <w:t>://</w:t>
        </w:r>
        <w:proofErr w:type="spellStart"/>
        <w:r>
          <w:rPr>
            <w:rStyle w:val="afff2"/>
            <w:lang w:val="en-US"/>
          </w:rPr>
          <w:t>edu</w:t>
        </w:r>
        <w:proofErr w:type="spellEnd"/>
        <w:r>
          <w:rPr>
            <w:rStyle w:val="afff2"/>
          </w:rPr>
          <w:t>.</w:t>
        </w:r>
        <w:proofErr w:type="spellStart"/>
        <w:r>
          <w:rPr>
            <w:rStyle w:val="afff2"/>
            <w:lang w:val="en-US"/>
          </w:rPr>
          <w:t>pacc</w:t>
        </w:r>
        <w:proofErr w:type="spellEnd"/>
        <w:r>
          <w:rPr>
            <w:rStyle w:val="afff2"/>
          </w:rPr>
          <w:t>.</w:t>
        </w:r>
        <w:r>
          <w:rPr>
            <w:rStyle w:val="afff2"/>
            <w:lang w:val="en-US"/>
          </w:rPr>
          <w:t>ru</w:t>
        </w:r>
        <w:r>
          <w:rPr>
            <w:rStyle w:val="afff2"/>
          </w:rPr>
          <w:t>/</w:t>
        </w:r>
      </w:hyperlink>
      <w:r>
        <w:t xml:space="preserve"> </w:t>
      </w:r>
    </w:p>
    <w:p w14:paraId="563D8F1F" w14:textId="77777777" w:rsidR="00A81002" w:rsidRDefault="00A81002" w:rsidP="00A81002">
      <w:pPr>
        <w:ind w:left="3969"/>
        <w:rPr>
          <w:rStyle w:val="afff2"/>
        </w:rPr>
      </w:pPr>
      <w:r>
        <w:t xml:space="preserve">Со всеми возникающими по использованию сценария вопросами, комментариями, отзывами, предложениями обращайтесь по адресу </w:t>
      </w:r>
      <w:hyperlink r:id="rId10" w:history="1">
        <w:r>
          <w:rPr>
            <w:rStyle w:val="afff2"/>
            <w:lang w:val="en-US"/>
          </w:rPr>
          <w:t>edu</w:t>
        </w:r>
        <w:r>
          <w:rPr>
            <w:rStyle w:val="afff2"/>
          </w:rPr>
          <w:t>@</w:t>
        </w:r>
        <w:r>
          <w:rPr>
            <w:rStyle w:val="afff2"/>
            <w:lang w:val="en-US"/>
          </w:rPr>
          <w:t>pacc</w:t>
        </w:r>
        <w:r>
          <w:rPr>
            <w:rStyle w:val="afff2"/>
          </w:rPr>
          <w:t>.</w:t>
        </w:r>
        <w:r>
          <w:rPr>
            <w:rStyle w:val="afff2"/>
            <w:lang w:val="en-US"/>
          </w:rPr>
          <w:t>ru</w:t>
        </w:r>
      </w:hyperlink>
    </w:p>
    <w:p w14:paraId="268EFC10" w14:textId="77777777" w:rsidR="00BA0B10" w:rsidRDefault="00BA0B10" w:rsidP="00BA0B10">
      <w:pPr>
        <w:pStyle w:val="afffff4"/>
      </w:pPr>
    </w:p>
    <w:p w14:paraId="5668ACB5" w14:textId="77777777" w:rsidR="00BA0B10" w:rsidRDefault="00BA0B10" w:rsidP="00BA0B10">
      <w:pPr>
        <w:pStyle w:val="afffff4"/>
      </w:pPr>
    </w:p>
    <w:p w14:paraId="08B66CC1" w14:textId="77777777" w:rsidR="00BA0B10" w:rsidRDefault="00BA0B10" w:rsidP="00BA0B10">
      <w:pPr>
        <w:pStyle w:val="afffff4"/>
      </w:pPr>
    </w:p>
    <w:p w14:paraId="5976E926" w14:textId="77777777" w:rsidR="00BA0B10" w:rsidRDefault="00BA0B10" w:rsidP="00BA0B10">
      <w:pPr>
        <w:pStyle w:val="afffff4"/>
      </w:pPr>
    </w:p>
    <w:p w14:paraId="41DB4A1F" w14:textId="77777777" w:rsidR="00BA0B10" w:rsidRDefault="00BA0B10" w:rsidP="00BA0B10">
      <w:pPr>
        <w:pStyle w:val="afffff4"/>
      </w:pPr>
    </w:p>
    <w:p w14:paraId="14B74FA5" w14:textId="77777777" w:rsidR="00BA0B10" w:rsidRDefault="00BA0B10" w:rsidP="00BA0B10">
      <w:pPr>
        <w:pStyle w:val="afffff4"/>
      </w:pPr>
    </w:p>
    <w:p w14:paraId="57773240" w14:textId="77777777" w:rsidR="00BA0B10" w:rsidRDefault="00BA0B10" w:rsidP="00BA0B10">
      <w:pPr>
        <w:pStyle w:val="afffff4"/>
      </w:pPr>
    </w:p>
    <w:p w14:paraId="12CF9BC4" w14:textId="77777777" w:rsidR="00BA0B10" w:rsidRDefault="00BA0B10" w:rsidP="00BA0B10">
      <w:pPr>
        <w:pStyle w:val="afffff4"/>
      </w:pPr>
    </w:p>
    <w:p w14:paraId="3D3608F6" w14:textId="5D029A09" w:rsidR="00BA0B10" w:rsidRPr="00BA0B10" w:rsidRDefault="00BA0B10" w:rsidP="00BA0B10">
      <w:pPr>
        <w:pStyle w:val="afffff4"/>
      </w:pPr>
      <w:r w:rsidRPr="00BA0B10">
        <w:t>Москва 2018</w:t>
      </w:r>
    </w:p>
    <w:p w14:paraId="64E5ED54" w14:textId="77777777" w:rsidR="00A81002" w:rsidRDefault="00A81002" w:rsidP="00BA0B10">
      <w:pPr>
        <w:spacing w:before="400"/>
        <w:jc w:val="left"/>
        <w:rPr>
          <w:rFonts w:ascii="Arial Narrow" w:hAnsi="Arial Narrow" w:cs="Arial"/>
          <w:u w:val="single"/>
        </w:rPr>
      </w:pPr>
    </w:p>
    <w:p w14:paraId="63CE9E8F" w14:textId="77777777" w:rsidR="00A81002" w:rsidRPr="00AE5437" w:rsidRDefault="00A81002" w:rsidP="00A81002">
      <w:pPr>
        <w:pStyle w:val="afe"/>
        <w:ind w:left="1985"/>
        <w:rPr>
          <w:sz w:val="15"/>
          <w:lang w:eastAsia="ko-KR"/>
        </w:rPr>
      </w:pPr>
    </w:p>
    <w:p w14:paraId="08A5B523" w14:textId="7DFB832E" w:rsidR="00A81002" w:rsidRDefault="00A81002" w:rsidP="00BA0B10">
      <w:pPr>
        <w:pStyle w:val="1"/>
        <w:numPr>
          <w:ilvl w:val="0"/>
          <w:numId w:val="0"/>
        </w:numPr>
        <w:ind w:left="284"/>
        <w:sectPr w:rsidR="00A81002" w:rsidSect="00A81002">
          <w:headerReference w:type="default" r:id="rId11"/>
          <w:footerReference w:type="default" r:id="rId12"/>
          <w:headerReference w:type="first" r:id="rId13"/>
          <w:footerReference w:type="first" r:id="rId14"/>
          <w:pgSz w:w="11906" w:h="16838" w:code="9"/>
          <w:pgMar w:top="2127" w:right="1134" w:bottom="567" w:left="1814" w:header="567" w:footer="567" w:gutter="0"/>
          <w:cols w:space="720"/>
          <w:titlePg/>
        </w:sectPr>
      </w:pPr>
    </w:p>
    <w:p w14:paraId="5822A361" w14:textId="77777777" w:rsidR="00A81002" w:rsidRPr="00BA0B10" w:rsidRDefault="00A81002" w:rsidP="00BA0B10">
      <w:pPr>
        <w:pStyle w:val="17"/>
      </w:pPr>
      <w:r w:rsidRPr="00BA0B10">
        <w:lastRenderedPageBreak/>
        <w:t>Оглавление</w:t>
      </w:r>
    </w:p>
    <w:p w14:paraId="7F1AEBE5" w14:textId="77777777" w:rsidR="00BA0B10" w:rsidRDefault="00A81002">
      <w:pPr>
        <w:pStyle w:val="1b"/>
        <w:rPr>
          <w:rFonts w:asciiTheme="minorHAnsi" w:eastAsiaTheme="minorEastAsia" w:hAnsiTheme="minorHAnsi" w:cstheme="minorBidi"/>
          <w:caps w:val="0"/>
          <w:sz w:val="22"/>
          <w:szCs w:val="22"/>
        </w:rPr>
      </w:pPr>
      <w:r>
        <w:rPr>
          <w:caps w:val="0"/>
          <w:sz w:val="22"/>
        </w:rPr>
        <w:fldChar w:fldCharType="begin"/>
      </w:r>
      <w:r>
        <w:rPr>
          <w:caps w:val="0"/>
        </w:rPr>
        <w:instrText xml:space="preserve"> TOC \o "2-2" \t "Заголовок 1;1;Заголовок 3;3;Заголовок 3 бн;3;Заголовок 3 Стиль;3;Заголовок 4 бн;3;Приложения;3;Заголовок 1 без номера;1;Заголовок 3 без номера;3" </w:instrText>
      </w:r>
      <w:r>
        <w:rPr>
          <w:caps w:val="0"/>
          <w:sz w:val="22"/>
        </w:rPr>
        <w:fldChar w:fldCharType="separate"/>
      </w:r>
      <w:bookmarkStart w:id="0" w:name="_GoBack"/>
      <w:bookmarkEnd w:id="0"/>
      <w:r w:rsidR="00BA0B10">
        <w:t>1.</w:t>
      </w:r>
      <w:r w:rsidR="00BA0B10">
        <w:rPr>
          <w:rFonts w:asciiTheme="minorHAnsi" w:eastAsiaTheme="minorEastAsia" w:hAnsiTheme="minorHAnsi" w:cstheme="minorBidi"/>
          <w:caps w:val="0"/>
          <w:sz w:val="22"/>
          <w:szCs w:val="22"/>
        </w:rPr>
        <w:tab/>
      </w:r>
      <w:r w:rsidR="00BA0B10">
        <w:t>Описание мероприятия</w:t>
      </w:r>
      <w:r w:rsidR="00BA0B10">
        <w:tab/>
      </w:r>
      <w:r w:rsidR="00BA0B10">
        <w:fldChar w:fldCharType="begin"/>
      </w:r>
      <w:r w:rsidR="00BA0B10">
        <w:instrText xml:space="preserve"> PAGEREF _Toc531802736 \h </w:instrText>
      </w:r>
      <w:r w:rsidR="00BA0B10">
        <w:fldChar w:fldCharType="separate"/>
      </w:r>
      <w:r w:rsidR="00BA0B10">
        <w:t>3</w:t>
      </w:r>
      <w:r w:rsidR="00BA0B10">
        <w:fldChar w:fldCharType="end"/>
      </w:r>
    </w:p>
    <w:p w14:paraId="46D8BF74" w14:textId="77777777" w:rsidR="00BA0B10" w:rsidRDefault="00BA0B10">
      <w:pPr>
        <w:pStyle w:val="2f"/>
        <w:tabs>
          <w:tab w:val="left" w:pos="1702"/>
        </w:tabs>
        <w:rPr>
          <w:rFonts w:asciiTheme="minorHAnsi" w:eastAsiaTheme="minorEastAsia" w:hAnsiTheme="minorHAnsi" w:cstheme="minorBidi"/>
          <w:smallCaps w:val="0"/>
          <w:sz w:val="22"/>
          <w:szCs w:val="22"/>
        </w:rPr>
      </w:pPr>
      <w:r>
        <w:t>1.1.</w:t>
      </w:r>
      <w:r>
        <w:rPr>
          <w:rFonts w:asciiTheme="minorHAnsi" w:eastAsiaTheme="minorEastAsia" w:hAnsiTheme="minorHAnsi" w:cstheme="minorBidi"/>
          <w:smallCaps w:val="0"/>
          <w:sz w:val="22"/>
          <w:szCs w:val="22"/>
        </w:rPr>
        <w:tab/>
      </w:r>
      <w:r>
        <w:t>Цель и задачи мероприятия</w:t>
      </w:r>
      <w:r>
        <w:tab/>
      </w:r>
      <w:r>
        <w:fldChar w:fldCharType="begin"/>
      </w:r>
      <w:r>
        <w:instrText xml:space="preserve"> PAGEREF _Toc531802737 \h </w:instrText>
      </w:r>
      <w:r>
        <w:fldChar w:fldCharType="separate"/>
      </w:r>
      <w:r>
        <w:t>3</w:t>
      </w:r>
      <w:r>
        <w:fldChar w:fldCharType="end"/>
      </w:r>
    </w:p>
    <w:p w14:paraId="0435AA5F" w14:textId="77777777" w:rsidR="00BA0B10" w:rsidRDefault="00BA0B10">
      <w:pPr>
        <w:pStyle w:val="2f"/>
        <w:tabs>
          <w:tab w:val="left" w:pos="1702"/>
        </w:tabs>
        <w:rPr>
          <w:rFonts w:asciiTheme="minorHAnsi" w:eastAsiaTheme="minorEastAsia" w:hAnsiTheme="minorHAnsi" w:cstheme="minorBidi"/>
          <w:smallCaps w:val="0"/>
          <w:sz w:val="22"/>
          <w:szCs w:val="22"/>
        </w:rPr>
      </w:pPr>
      <w:r>
        <w:t>1.2.</w:t>
      </w:r>
      <w:r>
        <w:rPr>
          <w:rFonts w:asciiTheme="minorHAnsi" w:eastAsiaTheme="minorEastAsia" w:hAnsiTheme="minorHAnsi" w:cstheme="minorBidi"/>
          <w:smallCaps w:val="0"/>
          <w:sz w:val="22"/>
          <w:szCs w:val="22"/>
        </w:rPr>
        <w:tab/>
      </w:r>
      <w:r>
        <w:t>Краткая характеристика мероприятия</w:t>
      </w:r>
      <w:r>
        <w:tab/>
      </w:r>
      <w:r>
        <w:fldChar w:fldCharType="begin"/>
      </w:r>
      <w:r>
        <w:instrText xml:space="preserve"> PAGEREF _Toc531802738 \h </w:instrText>
      </w:r>
      <w:r>
        <w:fldChar w:fldCharType="separate"/>
      </w:r>
      <w:r>
        <w:t>3</w:t>
      </w:r>
      <w:r>
        <w:fldChar w:fldCharType="end"/>
      </w:r>
    </w:p>
    <w:p w14:paraId="19D5C133" w14:textId="77777777" w:rsidR="00BA0B10" w:rsidRDefault="00BA0B10">
      <w:pPr>
        <w:pStyle w:val="2f"/>
        <w:tabs>
          <w:tab w:val="left" w:pos="1702"/>
        </w:tabs>
        <w:rPr>
          <w:rFonts w:asciiTheme="minorHAnsi" w:eastAsiaTheme="minorEastAsia" w:hAnsiTheme="minorHAnsi" w:cstheme="minorBidi"/>
          <w:smallCaps w:val="0"/>
          <w:sz w:val="22"/>
          <w:szCs w:val="22"/>
        </w:rPr>
      </w:pPr>
      <w:r>
        <w:t>1.3.</w:t>
      </w:r>
      <w:r>
        <w:rPr>
          <w:rFonts w:asciiTheme="minorHAnsi" w:eastAsiaTheme="minorEastAsia" w:hAnsiTheme="minorHAnsi" w:cstheme="minorBidi"/>
          <w:smallCaps w:val="0"/>
          <w:sz w:val="22"/>
          <w:szCs w:val="22"/>
        </w:rPr>
        <w:tab/>
      </w:r>
      <w:r>
        <w:t>План мероприятия</w:t>
      </w:r>
      <w:r>
        <w:tab/>
      </w:r>
      <w:r>
        <w:fldChar w:fldCharType="begin"/>
      </w:r>
      <w:r>
        <w:instrText xml:space="preserve"> PAGEREF _Toc531802739 \h </w:instrText>
      </w:r>
      <w:r>
        <w:fldChar w:fldCharType="separate"/>
      </w:r>
      <w:r>
        <w:t>4</w:t>
      </w:r>
      <w:r>
        <w:fldChar w:fldCharType="end"/>
      </w:r>
    </w:p>
    <w:p w14:paraId="38618E54" w14:textId="77777777" w:rsidR="00BA0B10" w:rsidRDefault="00BA0B10">
      <w:pPr>
        <w:pStyle w:val="2f"/>
        <w:tabs>
          <w:tab w:val="left" w:pos="1702"/>
        </w:tabs>
        <w:rPr>
          <w:rFonts w:asciiTheme="minorHAnsi" w:eastAsiaTheme="minorEastAsia" w:hAnsiTheme="minorHAnsi" w:cstheme="minorBidi"/>
          <w:smallCaps w:val="0"/>
          <w:sz w:val="22"/>
          <w:szCs w:val="22"/>
        </w:rPr>
      </w:pPr>
      <w:r>
        <w:t>1.4.</w:t>
      </w:r>
      <w:r>
        <w:rPr>
          <w:rFonts w:asciiTheme="minorHAnsi" w:eastAsiaTheme="minorEastAsia" w:hAnsiTheme="minorHAnsi" w:cstheme="minorBidi"/>
          <w:smallCaps w:val="0"/>
          <w:sz w:val="22"/>
          <w:szCs w:val="22"/>
        </w:rPr>
        <w:tab/>
      </w:r>
      <w:r>
        <w:t>Технические требования к месту проведения, реквизиту и оборудованию</w:t>
      </w:r>
      <w:r>
        <w:tab/>
      </w:r>
      <w:r>
        <w:fldChar w:fldCharType="begin"/>
      </w:r>
      <w:r>
        <w:instrText xml:space="preserve"> PAGEREF _Toc531802740 \h </w:instrText>
      </w:r>
      <w:r>
        <w:fldChar w:fldCharType="separate"/>
      </w:r>
      <w:r>
        <w:t>5</w:t>
      </w:r>
      <w:r>
        <w:fldChar w:fldCharType="end"/>
      </w:r>
    </w:p>
    <w:p w14:paraId="119E0D53" w14:textId="77777777" w:rsidR="00BA0B10" w:rsidRDefault="00BA0B10">
      <w:pPr>
        <w:pStyle w:val="2f"/>
        <w:tabs>
          <w:tab w:val="left" w:pos="1702"/>
        </w:tabs>
        <w:rPr>
          <w:rFonts w:asciiTheme="minorHAnsi" w:eastAsiaTheme="minorEastAsia" w:hAnsiTheme="minorHAnsi" w:cstheme="minorBidi"/>
          <w:smallCaps w:val="0"/>
          <w:sz w:val="22"/>
          <w:szCs w:val="22"/>
        </w:rPr>
      </w:pPr>
      <w:r>
        <w:t>1.5.</w:t>
      </w:r>
      <w:r>
        <w:rPr>
          <w:rFonts w:asciiTheme="minorHAnsi" w:eastAsiaTheme="minorEastAsia" w:hAnsiTheme="minorHAnsi" w:cstheme="minorBidi"/>
          <w:smallCaps w:val="0"/>
          <w:sz w:val="22"/>
          <w:szCs w:val="22"/>
        </w:rPr>
        <w:tab/>
      </w:r>
      <w:r>
        <w:t>Правила игры</w:t>
      </w:r>
      <w:r>
        <w:tab/>
      </w:r>
      <w:r>
        <w:fldChar w:fldCharType="begin"/>
      </w:r>
      <w:r>
        <w:instrText xml:space="preserve"> PAGEREF _Toc531802741 \h </w:instrText>
      </w:r>
      <w:r>
        <w:fldChar w:fldCharType="separate"/>
      </w:r>
      <w:r>
        <w:t>6</w:t>
      </w:r>
      <w:r>
        <w:fldChar w:fldCharType="end"/>
      </w:r>
    </w:p>
    <w:p w14:paraId="7771F6B3" w14:textId="77777777" w:rsidR="00BA0B10" w:rsidRDefault="00BA0B10">
      <w:pPr>
        <w:pStyle w:val="1b"/>
        <w:rPr>
          <w:rFonts w:asciiTheme="minorHAnsi" w:eastAsiaTheme="minorEastAsia" w:hAnsiTheme="minorHAnsi" w:cstheme="minorBidi"/>
          <w:caps w:val="0"/>
          <w:sz w:val="22"/>
          <w:szCs w:val="22"/>
        </w:rPr>
      </w:pPr>
      <w:r>
        <w:t>2.</w:t>
      </w:r>
      <w:r>
        <w:rPr>
          <w:rFonts w:asciiTheme="minorHAnsi" w:eastAsiaTheme="minorEastAsia" w:hAnsiTheme="minorHAnsi" w:cstheme="minorBidi"/>
          <w:caps w:val="0"/>
          <w:sz w:val="22"/>
          <w:szCs w:val="22"/>
        </w:rPr>
        <w:tab/>
      </w:r>
      <w:r>
        <w:t>Ход мероприятия</w:t>
      </w:r>
      <w:r>
        <w:tab/>
      </w:r>
      <w:r>
        <w:fldChar w:fldCharType="begin"/>
      </w:r>
      <w:r>
        <w:instrText xml:space="preserve"> PAGEREF _Toc531802742 \h </w:instrText>
      </w:r>
      <w:r>
        <w:fldChar w:fldCharType="separate"/>
      </w:r>
      <w:r>
        <w:t>10</w:t>
      </w:r>
      <w:r>
        <w:fldChar w:fldCharType="end"/>
      </w:r>
    </w:p>
    <w:p w14:paraId="6A123127" w14:textId="77777777" w:rsidR="00BA0B10" w:rsidRDefault="00BA0B10">
      <w:pPr>
        <w:pStyle w:val="2f"/>
        <w:tabs>
          <w:tab w:val="left" w:pos="1702"/>
        </w:tabs>
        <w:rPr>
          <w:rFonts w:asciiTheme="minorHAnsi" w:eastAsiaTheme="minorEastAsia" w:hAnsiTheme="minorHAnsi" w:cstheme="minorBidi"/>
          <w:smallCaps w:val="0"/>
          <w:sz w:val="22"/>
          <w:szCs w:val="22"/>
        </w:rPr>
      </w:pPr>
      <w:r>
        <w:t>2.1.</w:t>
      </w:r>
      <w:r>
        <w:rPr>
          <w:rFonts w:asciiTheme="minorHAnsi" w:eastAsiaTheme="minorEastAsia" w:hAnsiTheme="minorHAnsi" w:cstheme="minorBidi"/>
          <w:smallCaps w:val="0"/>
          <w:sz w:val="22"/>
          <w:szCs w:val="22"/>
        </w:rPr>
        <w:tab/>
      </w:r>
      <w:r>
        <w:t>Подготовка мероприятия (30 минут)</w:t>
      </w:r>
      <w:r>
        <w:tab/>
      </w:r>
      <w:r>
        <w:fldChar w:fldCharType="begin"/>
      </w:r>
      <w:r>
        <w:instrText xml:space="preserve"> PAGEREF _Toc531802743 \h </w:instrText>
      </w:r>
      <w:r>
        <w:fldChar w:fldCharType="separate"/>
      </w:r>
      <w:r>
        <w:t>10</w:t>
      </w:r>
      <w:r>
        <w:fldChar w:fldCharType="end"/>
      </w:r>
    </w:p>
    <w:p w14:paraId="56F4963C" w14:textId="77777777" w:rsidR="00BA0B10" w:rsidRDefault="00BA0B10">
      <w:pPr>
        <w:pStyle w:val="2f"/>
        <w:tabs>
          <w:tab w:val="left" w:pos="1702"/>
        </w:tabs>
        <w:rPr>
          <w:rFonts w:asciiTheme="minorHAnsi" w:eastAsiaTheme="minorEastAsia" w:hAnsiTheme="minorHAnsi" w:cstheme="minorBidi"/>
          <w:smallCaps w:val="0"/>
          <w:sz w:val="22"/>
          <w:szCs w:val="22"/>
        </w:rPr>
      </w:pPr>
      <w:r>
        <w:t>2.2.</w:t>
      </w:r>
      <w:r>
        <w:rPr>
          <w:rFonts w:asciiTheme="minorHAnsi" w:eastAsiaTheme="minorEastAsia" w:hAnsiTheme="minorHAnsi" w:cstheme="minorBidi"/>
          <w:smallCaps w:val="0"/>
          <w:sz w:val="22"/>
          <w:szCs w:val="22"/>
        </w:rPr>
        <w:tab/>
      </w:r>
      <w:r>
        <w:t>Объяснение правил игры, распределение участников на команды (15 минут)</w:t>
      </w:r>
      <w:r>
        <w:tab/>
      </w:r>
      <w:r>
        <w:fldChar w:fldCharType="begin"/>
      </w:r>
      <w:r>
        <w:instrText xml:space="preserve"> PAGEREF _Toc531802744 \h </w:instrText>
      </w:r>
      <w:r>
        <w:fldChar w:fldCharType="separate"/>
      </w:r>
      <w:r>
        <w:t>10</w:t>
      </w:r>
      <w:r>
        <w:fldChar w:fldCharType="end"/>
      </w:r>
    </w:p>
    <w:p w14:paraId="00345950" w14:textId="77777777" w:rsidR="00BA0B10" w:rsidRDefault="00BA0B10">
      <w:pPr>
        <w:pStyle w:val="2f"/>
        <w:tabs>
          <w:tab w:val="left" w:pos="1702"/>
        </w:tabs>
        <w:rPr>
          <w:rFonts w:asciiTheme="minorHAnsi" w:eastAsiaTheme="minorEastAsia" w:hAnsiTheme="minorHAnsi" w:cstheme="minorBidi"/>
          <w:smallCaps w:val="0"/>
          <w:sz w:val="22"/>
          <w:szCs w:val="22"/>
        </w:rPr>
      </w:pPr>
      <w:r>
        <w:t>2.3.</w:t>
      </w:r>
      <w:r>
        <w:rPr>
          <w:rFonts w:asciiTheme="minorHAnsi" w:eastAsiaTheme="minorEastAsia" w:hAnsiTheme="minorHAnsi" w:cstheme="minorBidi"/>
          <w:smallCaps w:val="0"/>
          <w:sz w:val="22"/>
          <w:szCs w:val="22"/>
        </w:rPr>
        <w:tab/>
      </w:r>
      <w:r>
        <w:t>Основной этап игры (25 минут)</w:t>
      </w:r>
      <w:r>
        <w:tab/>
      </w:r>
      <w:r>
        <w:fldChar w:fldCharType="begin"/>
      </w:r>
      <w:r>
        <w:instrText xml:space="preserve"> PAGEREF _Toc531802745 \h </w:instrText>
      </w:r>
      <w:r>
        <w:fldChar w:fldCharType="separate"/>
      </w:r>
      <w:r>
        <w:t>11</w:t>
      </w:r>
      <w:r>
        <w:fldChar w:fldCharType="end"/>
      </w:r>
    </w:p>
    <w:p w14:paraId="7352F98C" w14:textId="77777777" w:rsidR="00BA0B10" w:rsidRDefault="00BA0B10">
      <w:pPr>
        <w:pStyle w:val="2f"/>
        <w:tabs>
          <w:tab w:val="left" w:pos="1702"/>
        </w:tabs>
        <w:rPr>
          <w:rFonts w:asciiTheme="minorHAnsi" w:eastAsiaTheme="minorEastAsia" w:hAnsiTheme="minorHAnsi" w:cstheme="minorBidi"/>
          <w:smallCaps w:val="0"/>
          <w:sz w:val="22"/>
          <w:szCs w:val="22"/>
        </w:rPr>
      </w:pPr>
      <w:r>
        <w:t>2.4.</w:t>
      </w:r>
      <w:r>
        <w:rPr>
          <w:rFonts w:asciiTheme="minorHAnsi" w:eastAsiaTheme="minorEastAsia" w:hAnsiTheme="minorHAnsi" w:cstheme="minorBidi"/>
          <w:smallCaps w:val="0"/>
          <w:sz w:val="22"/>
          <w:szCs w:val="22"/>
        </w:rPr>
        <w:tab/>
      </w:r>
      <w:r>
        <w:t>Подведение итогов и рефлексия(10 минут)</w:t>
      </w:r>
      <w:r>
        <w:tab/>
      </w:r>
      <w:r>
        <w:fldChar w:fldCharType="begin"/>
      </w:r>
      <w:r>
        <w:instrText xml:space="preserve"> PAGEREF _Toc531802746 \h </w:instrText>
      </w:r>
      <w:r>
        <w:fldChar w:fldCharType="separate"/>
      </w:r>
      <w:r>
        <w:t>11</w:t>
      </w:r>
      <w:r>
        <w:fldChar w:fldCharType="end"/>
      </w:r>
    </w:p>
    <w:p w14:paraId="513C657F" w14:textId="77777777" w:rsidR="00BA0B10" w:rsidRDefault="00BA0B10">
      <w:pPr>
        <w:pStyle w:val="1b"/>
        <w:rPr>
          <w:rFonts w:asciiTheme="minorHAnsi" w:eastAsiaTheme="minorEastAsia" w:hAnsiTheme="minorHAnsi" w:cstheme="minorBidi"/>
          <w:caps w:val="0"/>
          <w:sz w:val="22"/>
          <w:szCs w:val="22"/>
        </w:rPr>
      </w:pPr>
      <w:r>
        <w:t>3.</w:t>
      </w:r>
      <w:r>
        <w:rPr>
          <w:rFonts w:asciiTheme="minorHAnsi" w:eastAsiaTheme="minorEastAsia" w:hAnsiTheme="minorHAnsi" w:cstheme="minorBidi"/>
          <w:caps w:val="0"/>
          <w:sz w:val="22"/>
          <w:szCs w:val="22"/>
        </w:rPr>
        <w:tab/>
      </w:r>
      <w:r>
        <w:t>Приложения</w:t>
      </w:r>
      <w:r>
        <w:tab/>
      </w:r>
      <w:r>
        <w:fldChar w:fldCharType="begin"/>
      </w:r>
      <w:r>
        <w:instrText xml:space="preserve"> PAGEREF _Toc531802747 \h </w:instrText>
      </w:r>
      <w:r>
        <w:fldChar w:fldCharType="separate"/>
      </w:r>
      <w:r>
        <w:t>13</w:t>
      </w:r>
      <w:r>
        <w:fldChar w:fldCharType="end"/>
      </w:r>
    </w:p>
    <w:p w14:paraId="7C1A1EE5" w14:textId="7503F192" w:rsidR="00A81002" w:rsidRDefault="00A81002" w:rsidP="00BA0B10">
      <w:pPr>
        <w:pStyle w:val="1"/>
      </w:pPr>
      <w:r>
        <w:rPr>
          <w:caps/>
        </w:rPr>
        <w:fldChar w:fldCharType="end"/>
      </w:r>
      <w:bookmarkStart w:id="1" w:name="_Toc466248760"/>
      <w:bookmarkStart w:id="2" w:name="_Toc466248761"/>
      <w:bookmarkStart w:id="3" w:name="_Toc531802736"/>
      <w:bookmarkEnd w:id="1"/>
      <w:bookmarkEnd w:id="2"/>
      <w:r w:rsidR="00BA0B10">
        <w:t>Описание мероприятия</w:t>
      </w:r>
      <w:bookmarkEnd w:id="3"/>
    </w:p>
    <w:p w14:paraId="112040C3" w14:textId="77777777" w:rsidR="00A81002" w:rsidRDefault="00A81002" w:rsidP="00BA0B10">
      <w:r>
        <w:t xml:space="preserve">В игре </w:t>
      </w:r>
      <w:r w:rsidR="006E75B8">
        <w:t>принимают участие несколько команд</w:t>
      </w:r>
      <w:r>
        <w:t xml:space="preserve"> школьников</w:t>
      </w:r>
      <w:r w:rsidR="006E75B8">
        <w:t>, каждая из которых</w:t>
      </w:r>
      <w:r>
        <w:t xml:space="preserve"> делится на две стороны </w:t>
      </w:r>
      <w:r w:rsidR="005169EB">
        <w:t>финансовых отношений: банковских сотрудников и заемщиков</w:t>
      </w:r>
      <w:r>
        <w:t xml:space="preserve">. В ходе переговоров друг с другом школьники узнают о важных критериях выбора </w:t>
      </w:r>
      <w:r w:rsidR="005169EB">
        <w:t xml:space="preserve">условий </w:t>
      </w:r>
      <w:r>
        <w:t xml:space="preserve">кредита,  неправомерных действиях, которые могут совершать банки, и о том, почему важно читать договор. </w:t>
      </w:r>
    </w:p>
    <w:p w14:paraId="1D613F33" w14:textId="77777777" w:rsidR="00A81002" w:rsidRDefault="00A81002" w:rsidP="00C91F34">
      <w:pPr>
        <w:pStyle w:val="2"/>
      </w:pPr>
      <w:bookmarkStart w:id="4" w:name="_Toc531802737"/>
      <w:r>
        <w:t>Цель и задачи мероприятия</w:t>
      </w:r>
      <w:bookmarkEnd w:id="4"/>
    </w:p>
    <w:p w14:paraId="36C25082" w14:textId="77777777" w:rsidR="00A81002" w:rsidRDefault="00A81002" w:rsidP="00A81002">
      <w:r>
        <w:t xml:space="preserve">Цель мероприятия – </w:t>
      </w:r>
      <w:r w:rsidR="00DC0136">
        <w:t xml:space="preserve">сформировать у </w:t>
      </w:r>
      <w:r>
        <w:t xml:space="preserve">участников </w:t>
      </w:r>
      <w:r w:rsidR="00DC0136">
        <w:t>установку на ответственное отношение к выбору финансовых услуг и подписанию договоров</w:t>
      </w:r>
      <w:r>
        <w:t>.</w:t>
      </w:r>
    </w:p>
    <w:p w14:paraId="579761EB" w14:textId="77777777" w:rsidR="00A81002" w:rsidRPr="00436D9E" w:rsidRDefault="00A81002" w:rsidP="00A81002">
      <w:r>
        <w:t>Задачи:</w:t>
      </w:r>
    </w:p>
    <w:p w14:paraId="65945447" w14:textId="77777777" w:rsidR="00A81002" w:rsidRPr="00BA0B10" w:rsidRDefault="005A4555" w:rsidP="00BA0B10">
      <w:pPr>
        <w:pStyle w:val="a"/>
      </w:pPr>
      <w:r w:rsidRPr="00BA0B10">
        <w:t>р</w:t>
      </w:r>
      <w:r w:rsidR="00DC0136" w:rsidRPr="00BA0B10">
        <w:t xml:space="preserve">азвить </w:t>
      </w:r>
      <w:r w:rsidR="00A81002" w:rsidRPr="00BA0B10">
        <w:t>умение задавать грамотные вопросы об условиях заключения договоров кредитования;</w:t>
      </w:r>
    </w:p>
    <w:p w14:paraId="067214D1" w14:textId="77777777" w:rsidR="00A81002" w:rsidRPr="00BA0B10" w:rsidRDefault="005A4555" w:rsidP="00BA0B10">
      <w:pPr>
        <w:pStyle w:val="a"/>
      </w:pPr>
      <w:r w:rsidRPr="00BA0B10">
        <w:t>р</w:t>
      </w:r>
      <w:r w:rsidR="00DC0136" w:rsidRPr="00BA0B10">
        <w:t xml:space="preserve">азвить </w:t>
      </w:r>
      <w:r w:rsidR="00A81002" w:rsidRPr="00BA0B10">
        <w:t xml:space="preserve"> умение сравнивать и выбирать наиболее выгодные предложения;</w:t>
      </w:r>
    </w:p>
    <w:p w14:paraId="6195546A" w14:textId="77777777" w:rsidR="00A81002" w:rsidRPr="00BA0B10" w:rsidRDefault="00DC0136" w:rsidP="00BA0B10">
      <w:pPr>
        <w:pStyle w:val="a"/>
      </w:pPr>
      <w:r w:rsidRPr="00BA0B10">
        <w:t>развить</w:t>
      </w:r>
      <w:r w:rsidR="00A81002" w:rsidRPr="00BA0B10">
        <w:t xml:space="preserve"> умение рассчитывать сумму переплаты по кредиту;</w:t>
      </w:r>
    </w:p>
    <w:p w14:paraId="38D45314" w14:textId="77777777" w:rsidR="00A81002" w:rsidRPr="00BA0B10" w:rsidRDefault="00DC0136" w:rsidP="00BA0B10">
      <w:pPr>
        <w:pStyle w:val="a"/>
      </w:pPr>
      <w:r w:rsidRPr="00BA0B10">
        <w:t>развить</w:t>
      </w:r>
      <w:r w:rsidR="00A81002" w:rsidRPr="00BA0B10">
        <w:t xml:space="preserve"> умение  распознавать ситуации нарушения своих прав как потребителей финансовых услуг;</w:t>
      </w:r>
    </w:p>
    <w:p w14:paraId="448407AC" w14:textId="77777777" w:rsidR="00A81002" w:rsidRPr="00BA0B10" w:rsidRDefault="00DC0136" w:rsidP="00BA0B10">
      <w:pPr>
        <w:pStyle w:val="a"/>
      </w:pPr>
      <w:r w:rsidRPr="00BA0B10">
        <w:t xml:space="preserve">развить </w:t>
      </w:r>
      <w:r w:rsidR="00A81002" w:rsidRPr="00BA0B10">
        <w:t xml:space="preserve">умение вести переговоры. </w:t>
      </w:r>
    </w:p>
    <w:p w14:paraId="32795808" w14:textId="77777777" w:rsidR="00A81002" w:rsidRDefault="00A81002" w:rsidP="00A81002">
      <w:pPr>
        <w:pStyle w:val="2"/>
      </w:pPr>
      <w:bookmarkStart w:id="5" w:name="_Toc455769037"/>
      <w:bookmarkStart w:id="6" w:name="_Toc531802738"/>
      <w:bookmarkEnd w:id="5"/>
      <w:r>
        <w:t>Краткая характеристика мероприятия</w:t>
      </w:r>
      <w:bookmarkEnd w:id="6"/>
    </w:p>
    <w:p w14:paraId="7432F89B" w14:textId="77777777" w:rsidR="00DC0136" w:rsidRDefault="00DC0136" w:rsidP="00DC0136">
      <w:pPr>
        <w:pStyle w:val="a8"/>
      </w:pPr>
      <w:r>
        <w:t xml:space="preserve">Таблица </w:t>
      </w:r>
      <w:r w:rsidR="00BA0B10">
        <w:fldChar w:fldCharType="begin"/>
      </w:r>
      <w:r w:rsidR="00BA0B10">
        <w:instrText xml:space="preserve"> SEQ Таблица \* ARABIC </w:instrText>
      </w:r>
      <w:r w:rsidR="00BA0B10">
        <w:fldChar w:fldCharType="separate"/>
      </w:r>
      <w:r>
        <w:rPr>
          <w:noProof/>
        </w:rPr>
        <w:t>1</w:t>
      </w:r>
      <w:r w:rsidR="00BA0B10">
        <w:rPr>
          <w:noProof/>
        </w:rPr>
        <w:fldChar w:fldCharType="end"/>
      </w:r>
      <w:r>
        <w:t xml:space="preserve">. </w:t>
      </w:r>
      <w:r w:rsidR="005169EB">
        <w:t>О</w:t>
      </w:r>
      <w:r>
        <w:t>писание мероприятия</w:t>
      </w:r>
    </w:p>
    <w:tbl>
      <w:tblPr>
        <w:tblStyle w:val="af1"/>
        <w:tblW w:w="0" w:type="auto"/>
        <w:tblInd w:w="108" w:type="dxa"/>
        <w:tblLook w:val="04A0" w:firstRow="1" w:lastRow="0" w:firstColumn="1" w:lastColumn="0" w:noHBand="0" w:noVBand="1"/>
      </w:tblPr>
      <w:tblGrid>
        <w:gridCol w:w="447"/>
        <w:gridCol w:w="3381"/>
        <w:gridCol w:w="5528"/>
      </w:tblGrid>
      <w:tr w:rsidR="00DC0136" w14:paraId="327BBDDB" w14:textId="77777777" w:rsidTr="0054175C">
        <w:tc>
          <w:tcPr>
            <w:tcW w:w="447" w:type="dxa"/>
            <w:tcBorders>
              <w:top w:val="single" w:sz="4" w:space="0" w:color="auto"/>
              <w:left w:val="single" w:sz="4" w:space="0" w:color="auto"/>
              <w:bottom w:val="single" w:sz="4" w:space="0" w:color="auto"/>
              <w:right w:val="single" w:sz="4" w:space="0" w:color="auto"/>
            </w:tcBorders>
          </w:tcPr>
          <w:p w14:paraId="62783A02" w14:textId="77777777" w:rsidR="00DC0136" w:rsidRPr="00DC0136" w:rsidRDefault="00DC0136" w:rsidP="00BA0B10">
            <w:pPr>
              <w:pStyle w:val="afffffc"/>
            </w:pPr>
            <w:r w:rsidRPr="00DC0136">
              <w:t>№</w:t>
            </w:r>
          </w:p>
        </w:tc>
        <w:tc>
          <w:tcPr>
            <w:tcW w:w="3381" w:type="dxa"/>
            <w:tcBorders>
              <w:top w:val="single" w:sz="4" w:space="0" w:color="auto"/>
              <w:left w:val="single" w:sz="4" w:space="0" w:color="auto"/>
              <w:bottom w:val="single" w:sz="4" w:space="0" w:color="auto"/>
              <w:right w:val="single" w:sz="4" w:space="0" w:color="auto"/>
            </w:tcBorders>
          </w:tcPr>
          <w:p w14:paraId="3956478D" w14:textId="77777777" w:rsidR="00DC0136" w:rsidRPr="00DC0136" w:rsidRDefault="00DC0136" w:rsidP="00BA0B10">
            <w:pPr>
              <w:pStyle w:val="afffffc"/>
            </w:pPr>
            <w:r w:rsidRPr="00DC0136">
              <w:t>Параметр мероприятия</w:t>
            </w:r>
          </w:p>
        </w:tc>
        <w:tc>
          <w:tcPr>
            <w:tcW w:w="5528" w:type="dxa"/>
            <w:tcBorders>
              <w:top w:val="single" w:sz="4" w:space="0" w:color="auto"/>
              <w:left w:val="single" w:sz="4" w:space="0" w:color="auto"/>
              <w:bottom w:val="single" w:sz="4" w:space="0" w:color="auto"/>
              <w:right w:val="single" w:sz="4" w:space="0" w:color="auto"/>
            </w:tcBorders>
          </w:tcPr>
          <w:p w14:paraId="3E03CA7C" w14:textId="77777777" w:rsidR="00DC0136" w:rsidRPr="00DC0136" w:rsidRDefault="00DC0136" w:rsidP="00BA0B10">
            <w:pPr>
              <w:pStyle w:val="afffffc"/>
            </w:pPr>
            <w:r w:rsidRPr="00DC0136">
              <w:t>Характеристика</w:t>
            </w:r>
          </w:p>
        </w:tc>
      </w:tr>
      <w:tr w:rsidR="00DC0136" w14:paraId="6ABF7D4B" w14:textId="77777777" w:rsidTr="0054175C">
        <w:tc>
          <w:tcPr>
            <w:tcW w:w="447" w:type="dxa"/>
            <w:tcBorders>
              <w:top w:val="single" w:sz="4" w:space="0" w:color="auto"/>
              <w:left w:val="single" w:sz="4" w:space="0" w:color="auto"/>
              <w:bottom w:val="single" w:sz="4" w:space="0" w:color="auto"/>
              <w:right w:val="single" w:sz="4" w:space="0" w:color="auto"/>
            </w:tcBorders>
          </w:tcPr>
          <w:p w14:paraId="502F46FC" w14:textId="77777777" w:rsidR="00DC0136" w:rsidRPr="00DC0136" w:rsidRDefault="00DC0136" w:rsidP="00BA0B10">
            <w:pPr>
              <w:pStyle w:val="afff3"/>
            </w:pPr>
            <w:r w:rsidRPr="00DC0136">
              <w:t>1</w:t>
            </w:r>
          </w:p>
        </w:tc>
        <w:tc>
          <w:tcPr>
            <w:tcW w:w="3381" w:type="dxa"/>
            <w:tcBorders>
              <w:top w:val="single" w:sz="4" w:space="0" w:color="auto"/>
              <w:left w:val="single" w:sz="4" w:space="0" w:color="auto"/>
              <w:bottom w:val="single" w:sz="4" w:space="0" w:color="auto"/>
              <w:right w:val="single" w:sz="4" w:space="0" w:color="auto"/>
            </w:tcBorders>
            <w:hideMark/>
          </w:tcPr>
          <w:p w14:paraId="40C315E0" w14:textId="77777777" w:rsidR="00DC0136" w:rsidRPr="00DC0136" w:rsidRDefault="00DC0136" w:rsidP="00BA0B10">
            <w:pPr>
              <w:pStyle w:val="afff3"/>
            </w:pPr>
            <w:r w:rsidRPr="00DC0136">
              <w:t>Тема</w:t>
            </w:r>
          </w:p>
        </w:tc>
        <w:tc>
          <w:tcPr>
            <w:tcW w:w="5528" w:type="dxa"/>
            <w:tcBorders>
              <w:top w:val="single" w:sz="4" w:space="0" w:color="auto"/>
              <w:left w:val="single" w:sz="4" w:space="0" w:color="auto"/>
              <w:bottom w:val="single" w:sz="4" w:space="0" w:color="auto"/>
              <w:right w:val="single" w:sz="4" w:space="0" w:color="auto"/>
            </w:tcBorders>
            <w:hideMark/>
          </w:tcPr>
          <w:p w14:paraId="172B1489" w14:textId="77777777" w:rsidR="00DC0136" w:rsidRPr="00DC0136" w:rsidRDefault="00DC0136" w:rsidP="00BA0B10">
            <w:pPr>
              <w:pStyle w:val="afff3"/>
            </w:pPr>
            <w:r w:rsidRPr="00DC0136">
              <w:t>Кредиты. Защита прав потребителей финансовых услуг</w:t>
            </w:r>
            <w:r w:rsidR="005169EB">
              <w:t>.</w:t>
            </w:r>
          </w:p>
        </w:tc>
      </w:tr>
      <w:tr w:rsidR="00DC0136" w14:paraId="15E7AAB1" w14:textId="77777777" w:rsidTr="0054175C">
        <w:tc>
          <w:tcPr>
            <w:tcW w:w="447" w:type="dxa"/>
            <w:tcBorders>
              <w:top w:val="single" w:sz="4" w:space="0" w:color="auto"/>
              <w:left w:val="single" w:sz="4" w:space="0" w:color="auto"/>
              <w:bottom w:val="single" w:sz="4" w:space="0" w:color="auto"/>
              <w:right w:val="single" w:sz="4" w:space="0" w:color="auto"/>
            </w:tcBorders>
          </w:tcPr>
          <w:p w14:paraId="4F36A8EC" w14:textId="77777777" w:rsidR="00DC0136" w:rsidRPr="00DC0136" w:rsidRDefault="00DC0136" w:rsidP="00BA0B10">
            <w:pPr>
              <w:pStyle w:val="afff3"/>
            </w:pPr>
            <w:r w:rsidRPr="00DC0136">
              <w:t>2</w:t>
            </w:r>
          </w:p>
        </w:tc>
        <w:tc>
          <w:tcPr>
            <w:tcW w:w="3381" w:type="dxa"/>
            <w:tcBorders>
              <w:top w:val="single" w:sz="4" w:space="0" w:color="auto"/>
              <w:left w:val="single" w:sz="4" w:space="0" w:color="auto"/>
              <w:bottom w:val="single" w:sz="4" w:space="0" w:color="auto"/>
              <w:right w:val="single" w:sz="4" w:space="0" w:color="auto"/>
            </w:tcBorders>
            <w:hideMark/>
          </w:tcPr>
          <w:p w14:paraId="7EFB372E" w14:textId="77777777" w:rsidR="00DC0136" w:rsidRPr="00DC0136" w:rsidRDefault="00DC0136" w:rsidP="00BA0B10">
            <w:pPr>
              <w:pStyle w:val="afff3"/>
            </w:pPr>
            <w:r w:rsidRPr="00DC0136">
              <w:t>Формат</w:t>
            </w:r>
          </w:p>
        </w:tc>
        <w:tc>
          <w:tcPr>
            <w:tcW w:w="5528" w:type="dxa"/>
            <w:tcBorders>
              <w:top w:val="single" w:sz="4" w:space="0" w:color="auto"/>
              <w:left w:val="single" w:sz="4" w:space="0" w:color="auto"/>
              <w:bottom w:val="single" w:sz="4" w:space="0" w:color="auto"/>
              <w:right w:val="single" w:sz="4" w:space="0" w:color="auto"/>
            </w:tcBorders>
            <w:hideMark/>
          </w:tcPr>
          <w:p w14:paraId="0680CA90" w14:textId="77777777" w:rsidR="00DC0136" w:rsidRPr="00DC0136" w:rsidRDefault="00DC0136" w:rsidP="00BA0B10">
            <w:pPr>
              <w:pStyle w:val="afff3"/>
            </w:pPr>
            <w:r w:rsidRPr="00DC0136">
              <w:t>Деловая игра</w:t>
            </w:r>
          </w:p>
        </w:tc>
      </w:tr>
      <w:tr w:rsidR="00DC0136" w14:paraId="49E209C8" w14:textId="77777777" w:rsidTr="0054175C">
        <w:tc>
          <w:tcPr>
            <w:tcW w:w="447" w:type="dxa"/>
            <w:tcBorders>
              <w:top w:val="single" w:sz="4" w:space="0" w:color="auto"/>
              <w:left w:val="single" w:sz="4" w:space="0" w:color="auto"/>
              <w:bottom w:val="single" w:sz="4" w:space="0" w:color="auto"/>
              <w:right w:val="single" w:sz="4" w:space="0" w:color="auto"/>
            </w:tcBorders>
          </w:tcPr>
          <w:p w14:paraId="738BFA80" w14:textId="77777777" w:rsidR="00DC0136" w:rsidRPr="00DC0136" w:rsidRDefault="00DC0136" w:rsidP="00BA0B10">
            <w:pPr>
              <w:pStyle w:val="afff3"/>
            </w:pPr>
            <w:r w:rsidRPr="00DC0136">
              <w:t>3</w:t>
            </w:r>
          </w:p>
        </w:tc>
        <w:tc>
          <w:tcPr>
            <w:tcW w:w="3381" w:type="dxa"/>
            <w:tcBorders>
              <w:top w:val="single" w:sz="4" w:space="0" w:color="auto"/>
              <w:left w:val="single" w:sz="4" w:space="0" w:color="auto"/>
              <w:bottom w:val="single" w:sz="4" w:space="0" w:color="auto"/>
              <w:right w:val="single" w:sz="4" w:space="0" w:color="auto"/>
            </w:tcBorders>
            <w:hideMark/>
          </w:tcPr>
          <w:p w14:paraId="5C15F529" w14:textId="77777777" w:rsidR="00DC0136" w:rsidRPr="00DC0136" w:rsidRDefault="00DC0136" w:rsidP="00BA0B10">
            <w:pPr>
              <w:pStyle w:val="afff3"/>
            </w:pPr>
            <w:r w:rsidRPr="00DC0136">
              <w:t>Количество участников</w:t>
            </w:r>
          </w:p>
        </w:tc>
        <w:tc>
          <w:tcPr>
            <w:tcW w:w="5528" w:type="dxa"/>
            <w:tcBorders>
              <w:top w:val="single" w:sz="4" w:space="0" w:color="auto"/>
              <w:left w:val="single" w:sz="4" w:space="0" w:color="auto"/>
              <w:bottom w:val="single" w:sz="4" w:space="0" w:color="auto"/>
              <w:right w:val="single" w:sz="4" w:space="0" w:color="auto"/>
            </w:tcBorders>
            <w:hideMark/>
          </w:tcPr>
          <w:p w14:paraId="516B1F0E" w14:textId="77777777" w:rsidR="00DC0136" w:rsidRPr="00DC0136" w:rsidRDefault="00DC0136" w:rsidP="00BA0B10">
            <w:pPr>
              <w:pStyle w:val="afff3"/>
            </w:pPr>
            <w:r w:rsidRPr="00DC0136">
              <w:t>20-40 человек</w:t>
            </w:r>
          </w:p>
          <w:p w14:paraId="15932AEA" w14:textId="77777777" w:rsidR="00DC0136" w:rsidRPr="00DC0136" w:rsidRDefault="00DC0136" w:rsidP="00BA0B10">
            <w:pPr>
              <w:pStyle w:val="afff3"/>
            </w:pPr>
            <w:r w:rsidRPr="00DC0136">
              <w:t>6-8 команд по 4-5 участников</w:t>
            </w:r>
          </w:p>
        </w:tc>
      </w:tr>
      <w:tr w:rsidR="00DC0136" w14:paraId="339F621D" w14:textId="77777777" w:rsidTr="0054175C">
        <w:tc>
          <w:tcPr>
            <w:tcW w:w="447" w:type="dxa"/>
            <w:tcBorders>
              <w:top w:val="single" w:sz="4" w:space="0" w:color="auto"/>
              <w:left w:val="single" w:sz="4" w:space="0" w:color="auto"/>
              <w:bottom w:val="single" w:sz="4" w:space="0" w:color="auto"/>
              <w:right w:val="single" w:sz="4" w:space="0" w:color="auto"/>
            </w:tcBorders>
          </w:tcPr>
          <w:p w14:paraId="7F9E0F06" w14:textId="77777777" w:rsidR="00DC0136" w:rsidRPr="00DC0136" w:rsidRDefault="00DC0136" w:rsidP="00BA0B10">
            <w:pPr>
              <w:pStyle w:val="afff3"/>
            </w:pPr>
            <w:r w:rsidRPr="00DC0136">
              <w:t>4</w:t>
            </w:r>
          </w:p>
        </w:tc>
        <w:tc>
          <w:tcPr>
            <w:tcW w:w="3381" w:type="dxa"/>
            <w:tcBorders>
              <w:top w:val="single" w:sz="4" w:space="0" w:color="auto"/>
              <w:left w:val="single" w:sz="4" w:space="0" w:color="auto"/>
              <w:bottom w:val="single" w:sz="4" w:space="0" w:color="auto"/>
              <w:right w:val="single" w:sz="4" w:space="0" w:color="auto"/>
            </w:tcBorders>
            <w:hideMark/>
          </w:tcPr>
          <w:p w14:paraId="6DB3636C" w14:textId="77777777" w:rsidR="00DC0136" w:rsidRPr="00DC0136" w:rsidRDefault="00DC0136" w:rsidP="00BA0B10">
            <w:pPr>
              <w:pStyle w:val="afff3"/>
            </w:pPr>
            <w:r w:rsidRPr="00DC0136">
              <w:t xml:space="preserve">Возраст участников </w:t>
            </w:r>
          </w:p>
        </w:tc>
        <w:tc>
          <w:tcPr>
            <w:tcW w:w="5528" w:type="dxa"/>
            <w:tcBorders>
              <w:top w:val="single" w:sz="4" w:space="0" w:color="auto"/>
              <w:left w:val="single" w:sz="4" w:space="0" w:color="auto"/>
              <w:bottom w:val="single" w:sz="4" w:space="0" w:color="auto"/>
              <w:right w:val="single" w:sz="4" w:space="0" w:color="auto"/>
            </w:tcBorders>
            <w:hideMark/>
          </w:tcPr>
          <w:p w14:paraId="15FA0506" w14:textId="77777777" w:rsidR="00DC0136" w:rsidRPr="00DC0136" w:rsidRDefault="00DC0136" w:rsidP="00BA0B10">
            <w:pPr>
              <w:pStyle w:val="afff3"/>
            </w:pPr>
            <w:r w:rsidRPr="00DC0136">
              <w:t>14-19 лет</w:t>
            </w:r>
          </w:p>
        </w:tc>
      </w:tr>
      <w:tr w:rsidR="00DC0136" w14:paraId="22EB4734" w14:textId="77777777" w:rsidTr="0054175C">
        <w:tc>
          <w:tcPr>
            <w:tcW w:w="447" w:type="dxa"/>
            <w:tcBorders>
              <w:top w:val="single" w:sz="4" w:space="0" w:color="auto"/>
              <w:left w:val="single" w:sz="4" w:space="0" w:color="auto"/>
              <w:bottom w:val="single" w:sz="4" w:space="0" w:color="auto"/>
              <w:right w:val="single" w:sz="4" w:space="0" w:color="auto"/>
            </w:tcBorders>
          </w:tcPr>
          <w:p w14:paraId="0483CF73" w14:textId="77777777" w:rsidR="00DC0136" w:rsidRPr="00DC0136" w:rsidRDefault="00DC0136" w:rsidP="00BA0B10">
            <w:pPr>
              <w:pStyle w:val="afff3"/>
            </w:pPr>
            <w:r w:rsidRPr="00DC0136">
              <w:t>5</w:t>
            </w:r>
          </w:p>
        </w:tc>
        <w:tc>
          <w:tcPr>
            <w:tcW w:w="3381" w:type="dxa"/>
            <w:tcBorders>
              <w:top w:val="single" w:sz="4" w:space="0" w:color="auto"/>
              <w:left w:val="single" w:sz="4" w:space="0" w:color="auto"/>
              <w:bottom w:val="single" w:sz="4" w:space="0" w:color="auto"/>
              <w:right w:val="single" w:sz="4" w:space="0" w:color="auto"/>
            </w:tcBorders>
            <w:hideMark/>
          </w:tcPr>
          <w:p w14:paraId="4FBA2B3E" w14:textId="77777777" w:rsidR="00DC0136" w:rsidRPr="00DC0136" w:rsidRDefault="00DC0136" w:rsidP="00BA0B10">
            <w:pPr>
              <w:pStyle w:val="afff3"/>
            </w:pPr>
            <w:r w:rsidRPr="00DC0136">
              <w:t xml:space="preserve">Количество </w:t>
            </w:r>
            <w:r w:rsidR="00FA52BE">
              <w:t>игротехников</w:t>
            </w:r>
          </w:p>
        </w:tc>
        <w:tc>
          <w:tcPr>
            <w:tcW w:w="5528" w:type="dxa"/>
            <w:tcBorders>
              <w:top w:val="single" w:sz="4" w:space="0" w:color="auto"/>
              <w:left w:val="single" w:sz="4" w:space="0" w:color="auto"/>
              <w:bottom w:val="single" w:sz="4" w:space="0" w:color="auto"/>
              <w:right w:val="single" w:sz="4" w:space="0" w:color="auto"/>
            </w:tcBorders>
            <w:hideMark/>
          </w:tcPr>
          <w:p w14:paraId="3419D9C4" w14:textId="0AB028B0" w:rsidR="005169EB" w:rsidRDefault="007E1616" w:rsidP="00BA0B10">
            <w:pPr>
              <w:pStyle w:val="afff3"/>
            </w:pPr>
            <w:r>
              <w:t>2 игротехника</w:t>
            </w:r>
          </w:p>
          <w:p w14:paraId="5EC411C9" w14:textId="23158DC7" w:rsidR="00DC0136" w:rsidRPr="00DC0136" w:rsidRDefault="007E1616" w:rsidP="00BA0B10">
            <w:pPr>
              <w:pStyle w:val="afff3"/>
            </w:pPr>
            <w:r>
              <w:t xml:space="preserve">Ведущий </w:t>
            </w:r>
            <w:r w:rsidR="005169EB">
              <w:t>проводит</w:t>
            </w:r>
            <w:r w:rsidR="00DC0136" w:rsidRPr="00DC0136">
              <w:t xml:space="preserve"> игру, </w:t>
            </w:r>
            <w:r>
              <w:t>помощник</w:t>
            </w:r>
            <w:r w:rsidR="00DC0136" w:rsidRPr="00DC0136">
              <w:t xml:space="preserve"> – </w:t>
            </w:r>
            <w:r w:rsidR="005169EB">
              <w:t>следит за временем, помогает ведущему и участникам</w:t>
            </w:r>
          </w:p>
        </w:tc>
      </w:tr>
      <w:tr w:rsidR="00DC0136" w14:paraId="0DA01A83" w14:textId="77777777" w:rsidTr="0054175C">
        <w:tc>
          <w:tcPr>
            <w:tcW w:w="447" w:type="dxa"/>
            <w:tcBorders>
              <w:top w:val="single" w:sz="4" w:space="0" w:color="auto"/>
              <w:left w:val="single" w:sz="4" w:space="0" w:color="auto"/>
              <w:bottom w:val="single" w:sz="4" w:space="0" w:color="auto"/>
              <w:right w:val="single" w:sz="4" w:space="0" w:color="auto"/>
            </w:tcBorders>
          </w:tcPr>
          <w:p w14:paraId="3717610B" w14:textId="77777777" w:rsidR="00DC0136" w:rsidRPr="00DC0136" w:rsidRDefault="00DC0136" w:rsidP="00BA0B10">
            <w:pPr>
              <w:pStyle w:val="afff3"/>
            </w:pPr>
            <w:r w:rsidRPr="00DC0136">
              <w:t>6</w:t>
            </w:r>
          </w:p>
        </w:tc>
        <w:tc>
          <w:tcPr>
            <w:tcW w:w="3381" w:type="dxa"/>
            <w:tcBorders>
              <w:top w:val="single" w:sz="4" w:space="0" w:color="auto"/>
              <w:left w:val="single" w:sz="4" w:space="0" w:color="auto"/>
              <w:bottom w:val="single" w:sz="4" w:space="0" w:color="auto"/>
              <w:right w:val="single" w:sz="4" w:space="0" w:color="auto"/>
            </w:tcBorders>
            <w:hideMark/>
          </w:tcPr>
          <w:p w14:paraId="16F2C3F5" w14:textId="77777777" w:rsidR="00DC0136" w:rsidRPr="00DC0136" w:rsidRDefault="00DC0136" w:rsidP="00BA0B10">
            <w:pPr>
              <w:pStyle w:val="afff3"/>
            </w:pPr>
            <w:r w:rsidRPr="00DC0136">
              <w:t>Общая продолжительность</w:t>
            </w:r>
          </w:p>
        </w:tc>
        <w:tc>
          <w:tcPr>
            <w:tcW w:w="5528" w:type="dxa"/>
            <w:tcBorders>
              <w:top w:val="single" w:sz="4" w:space="0" w:color="auto"/>
              <w:left w:val="single" w:sz="4" w:space="0" w:color="auto"/>
              <w:bottom w:val="single" w:sz="4" w:space="0" w:color="auto"/>
              <w:right w:val="single" w:sz="4" w:space="0" w:color="auto"/>
            </w:tcBorders>
            <w:hideMark/>
          </w:tcPr>
          <w:p w14:paraId="7A544320" w14:textId="77777777" w:rsidR="00DC0136" w:rsidRPr="00DC0136" w:rsidRDefault="00DC0136" w:rsidP="00BA0B10">
            <w:pPr>
              <w:pStyle w:val="afff3"/>
            </w:pPr>
            <w:r w:rsidRPr="00DC0136">
              <w:t>50-60 минут</w:t>
            </w:r>
          </w:p>
        </w:tc>
      </w:tr>
    </w:tbl>
    <w:p w14:paraId="11EA7F77" w14:textId="77777777" w:rsidR="0005796C" w:rsidRDefault="004F2823" w:rsidP="00C91F34">
      <w:pPr>
        <w:spacing w:after="0"/>
      </w:pPr>
      <w:r>
        <w:t xml:space="preserve">Перед началом игры каждая команда занимает отдельный стол и стулья по числу участников. </w:t>
      </w:r>
      <w:r w:rsidR="00DC0136">
        <w:t xml:space="preserve">По </w:t>
      </w:r>
      <w:r w:rsidR="00A763D4">
        <w:t>легенде</w:t>
      </w:r>
      <w:r w:rsidR="00DC0136">
        <w:t xml:space="preserve"> </w:t>
      </w:r>
      <w:r w:rsidR="0005796C">
        <w:t>они</w:t>
      </w:r>
      <w:r w:rsidR="00DC0136">
        <w:t xml:space="preserve"> попали в ситуацию, когда для осуществления </w:t>
      </w:r>
      <w:r w:rsidR="0005796C">
        <w:t>своих</w:t>
      </w:r>
      <w:r w:rsidR="00DC0136">
        <w:t xml:space="preserve"> </w:t>
      </w:r>
      <w:r w:rsidR="00A763D4">
        <w:t xml:space="preserve">финансовых </w:t>
      </w:r>
      <w:r w:rsidR="00DC0136">
        <w:t xml:space="preserve">целей </w:t>
      </w:r>
      <w:r w:rsidR="0005796C">
        <w:t xml:space="preserve">им </w:t>
      </w:r>
      <w:r w:rsidR="00A763D4">
        <w:t>не хватает средств</w:t>
      </w:r>
      <w:r w:rsidR="00EF6DA9">
        <w:t xml:space="preserve">, </w:t>
      </w:r>
      <w:r w:rsidR="00A763D4">
        <w:t>и возникает необходимость взять кредит</w:t>
      </w:r>
      <w:r w:rsidR="00DC0136">
        <w:t xml:space="preserve"> в банке</w:t>
      </w:r>
      <w:r>
        <w:t xml:space="preserve">. </w:t>
      </w:r>
    </w:p>
    <w:p w14:paraId="6C28C33B" w14:textId="77777777" w:rsidR="00524831" w:rsidRDefault="0041691D" w:rsidP="00C91F34">
      <w:pPr>
        <w:spacing w:after="0"/>
      </w:pPr>
      <w:r>
        <w:t xml:space="preserve">Участники внутри своей команды делятся на две стороны – банкиров и заемщиков. </w:t>
      </w:r>
      <w:r w:rsidR="00524831">
        <w:t xml:space="preserve">Основное действие в игре – это переговоры между банкирами и заемщиками из разных команд об условиях заключения кредитных договоров. </w:t>
      </w:r>
    </w:p>
    <w:p w14:paraId="72D6A7D1" w14:textId="77777777" w:rsidR="00524831" w:rsidRDefault="00227F28" w:rsidP="00C91F34">
      <w:pPr>
        <w:spacing w:after="0"/>
      </w:pPr>
      <w:r>
        <w:t xml:space="preserve">Банкиры остаются за игровым столом своей команды. Они </w:t>
      </w:r>
      <w:r w:rsidR="0041691D">
        <w:t>получают карточки, на к</w:t>
      </w:r>
      <w:r>
        <w:t>оторых указаны условия получения кредита</w:t>
      </w:r>
      <w:r w:rsidR="0041691D">
        <w:t xml:space="preserve"> (процентная ставка, необходимость поручительства, залога и т.п.</w:t>
      </w:r>
      <w:r w:rsidR="00524831">
        <w:t>)</w:t>
      </w:r>
      <w:r>
        <w:t>,</w:t>
      </w:r>
      <w:r w:rsidR="00524831">
        <w:t xml:space="preserve"> </w:t>
      </w:r>
      <w:r>
        <w:t xml:space="preserve">часть из них содержит нарушения прав потребителей и приносит дополнительные расходы для заемщиков. </w:t>
      </w:r>
      <w:r w:rsidR="00524831">
        <w:t xml:space="preserve">Из этих карточек </w:t>
      </w:r>
      <w:r>
        <w:t>банкиры</w:t>
      </w:r>
      <w:r w:rsidR="00524831">
        <w:t xml:space="preserve"> </w:t>
      </w:r>
      <w:r>
        <w:t>формируют 3</w:t>
      </w:r>
      <w:r w:rsidR="00524831">
        <w:t xml:space="preserve"> кредитных предложения</w:t>
      </w:r>
      <w:r>
        <w:t xml:space="preserve">. В ходе переговоров банки должны убедить заемщика выбрать кредит с наибольшей суммой, которую нужно заплатить за его пользование. </w:t>
      </w:r>
    </w:p>
    <w:p w14:paraId="2FF0E0A8" w14:textId="77777777" w:rsidR="003400C9" w:rsidRDefault="00524831" w:rsidP="00C91F34">
      <w:pPr>
        <w:spacing w:after="0"/>
      </w:pPr>
      <w:r>
        <w:t xml:space="preserve">Заемщики перемещаются </w:t>
      </w:r>
      <w:r w:rsidR="0005796C">
        <w:t>по кругу от одного стола к другому (от банка к банку</w:t>
      </w:r>
      <w:r w:rsidR="0041691D">
        <w:t>)</w:t>
      </w:r>
      <w:r w:rsidR="0041691D" w:rsidRPr="0041691D">
        <w:t xml:space="preserve"> </w:t>
      </w:r>
      <w:r w:rsidR="0041691D">
        <w:t>по команде модератора</w:t>
      </w:r>
      <w:r w:rsidR="0005796C">
        <w:t xml:space="preserve">. </w:t>
      </w:r>
      <w:r w:rsidR="00EF6DA9">
        <w:t xml:space="preserve">Задача </w:t>
      </w:r>
      <w:r w:rsidR="0005796C">
        <w:t>заемщика</w:t>
      </w:r>
      <w:r w:rsidR="00227F28">
        <w:t xml:space="preserve"> обратная</w:t>
      </w:r>
      <w:r w:rsidR="00EF6DA9">
        <w:t>: в</w:t>
      </w:r>
      <w:r w:rsidR="00A763D4">
        <w:t xml:space="preserve"> каждом из </w:t>
      </w:r>
      <w:r w:rsidR="00EF6DA9">
        <w:t xml:space="preserve">банков </w:t>
      </w:r>
      <w:r w:rsidR="00A763D4">
        <w:t xml:space="preserve">взять </w:t>
      </w:r>
      <w:r w:rsidR="0041691D">
        <w:t>кредит</w:t>
      </w:r>
      <w:r w:rsidR="00227F28">
        <w:t xml:space="preserve"> с</w:t>
      </w:r>
      <w:r w:rsidR="00EF6DA9">
        <w:t xml:space="preserve"> наименьшей </w:t>
      </w:r>
      <w:r w:rsidR="000D5176">
        <w:t>суммой, взимаемой банком за пользование кредитом.</w:t>
      </w:r>
      <w:r w:rsidR="003400C9">
        <w:t xml:space="preserve">  Заемщик должен внимательно подходить к выбору кредитных условий, потому что часть их них неправомерна и несет дополнительные расходы. </w:t>
      </w:r>
    </w:p>
    <w:p w14:paraId="46E75DE1" w14:textId="77777777" w:rsidR="00EF6DA9" w:rsidRDefault="009476F8" w:rsidP="00C91F34">
      <w:pPr>
        <w:spacing w:after="0"/>
      </w:pPr>
      <w:r>
        <w:t>Для переговоров участникам дается определенное время</w:t>
      </w:r>
      <w:r w:rsidR="00EF6DA9">
        <w:t>, чтобы выслушать банковские предложения, задать необходи</w:t>
      </w:r>
      <w:r w:rsidR="0041691D">
        <w:t>мые вопросы и заключить договор</w:t>
      </w:r>
      <w:r w:rsidR="003400C9">
        <w:t xml:space="preserve">. </w:t>
      </w:r>
      <w:r w:rsidR="002D6A7A">
        <w:t xml:space="preserve">После прохождения </w:t>
      </w:r>
      <w:r w:rsidR="003400C9">
        <w:t>заемщиками</w:t>
      </w:r>
      <w:r w:rsidR="004E619D">
        <w:t xml:space="preserve"> всех банков подводятся итоги</w:t>
      </w:r>
      <w:r w:rsidR="003400C9">
        <w:t xml:space="preserve"> игры. П</w:t>
      </w:r>
      <w:r w:rsidR="004E619D">
        <w:t>обедителем</w:t>
      </w:r>
      <w:r w:rsidR="003400C9">
        <w:t xml:space="preserve"> становится</w:t>
      </w:r>
      <w:r w:rsidR="004E619D">
        <w:t xml:space="preserve"> </w:t>
      </w:r>
      <w:r w:rsidR="003400C9">
        <w:t>команда с минимальной конечной суммой за пользование кредитами.</w:t>
      </w:r>
      <w:r w:rsidR="004E619D">
        <w:t xml:space="preserve"> </w:t>
      </w:r>
    </w:p>
    <w:p w14:paraId="35095A34" w14:textId="77777777" w:rsidR="004E619D" w:rsidRDefault="00A81002" w:rsidP="00CF6F42">
      <w:pPr>
        <w:pStyle w:val="2"/>
      </w:pPr>
      <w:bookmarkStart w:id="7" w:name="_Toc531802739"/>
      <w:r>
        <w:t xml:space="preserve">План </w:t>
      </w:r>
      <w:r w:rsidR="004E619D">
        <w:t>мероприятия</w:t>
      </w:r>
      <w:bookmarkStart w:id="8" w:name="_Toc466248766"/>
      <w:bookmarkStart w:id="9" w:name="_Toc439257948"/>
      <w:bookmarkStart w:id="10" w:name="_Toc437362652"/>
      <w:bookmarkEnd w:id="8"/>
      <w:bookmarkEnd w:id="7"/>
    </w:p>
    <w:p w14:paraId="42D65216" w14:textId="77777777" w:rsidR="00CF6F42" w:rsidRPr="00CF6F42" w:rsidRDefault="00CF6F42" w:rsidP="00CF6F42">
      <w:pPr>
        <w:rPr>
          <w:b/>
        </w:rPr>
      </w:pPr>
      <w:r w:rsidRPr="00CF6F42">
        <w:rPr>
          <w:b/>
        </w:rPr>
        <w:t>Тайминг игры на 6 команд:</w:t>
      </w:r>
    </w:p>
    <w:tbl>
      <w:tblPr>
        <w:tblStyle w:val="af1"/>
        <w:tblW w:w="9356" w:type="dxa"/>
        <w:tblInd w:w="108" w:type="dxa"/>
        <w:tblLook w:val="04A0" w:firstRow="1" w:lastRow="0" w:firstColumn="1" w:lastColumn="0" w:noHBand="0" w:noVBand="1"/>
      </w:tblPr>
      <w:tblGrid>
        <w:gridCol w:w="447"/>
        <w:gridCol w:w="2453"/>
        <w:gridCol w:w="4443"/>
        <w:gridCol w:w="2013"/>
      </w:tblGrid>
      <w:tr w:rsidR="004E619D" w:rsidRPr="0005796C" w14:paraId="1D59E6EF" w14:textId="77777777" w:rsidTr="00041BB5">
        <w:trPr>
          <w:tblHeader/>
        </w:trPr>
        <w:tc>
          <w:tcPr>
            <w:tcW w:w="447" w:type="dxa"/>
          </w:tcPr>
          <w:p w14:paraId="359E0F7A" w14:textId="77777777" w:rsidR="004E619D" w:rsidRPr="0005796C" w:rsidRDefault="00FA52BE" w:rsidP="00BA0B10">
            <w:pPr>
              <w:pStyle w:val="afffffc"/>
            </w:pPr>
            <w:r w:rsidRPr="0005796C">
              <w:t>№</w:t>
            </w:r>
          </w:p>
        </w:tc>
        <w:tc>
          <w:tcPr>
            <w:tcW w:w="2453" w:type="dxa"/>
          </w:tcPr>
          <w:p w14:paraId="0BC498AF" w14:textId="77777777" w:rsidR="004E619D" w:rsidRPr="0005796C" w:rsidRDefault="004E619D" w:rsidP="00BA0B10">
            <w:pPr>
              <w:pStyle w:val="afffffc"/>
            </w:pPr>
            <w:r w:rsidRPr="0005796C">
              <w:t>Тайминг</w:t>
            </w:r>
          </w:p>
        </w:tc>
        <w:tc>
          <w:tcPr>
            <w:tcW w:w="4443" w:type="dxa"/>
          </w:tcPr>
          <w:p w14:paraId="1022317E" w14:textId="77777777" w:rsidR="004E619D" w:rsidRPr="0005796C" w:rsidRDefault="004E619D" w:rsidP="00BA0B10">
            <w:pPr>
              <w:pStyle w:val="afffffc"/>
            </w:pPr>
            <w:r w:rsidRPr="0005796C">
              <w:t>Действие</w:t>
            </w:r>
          </w:p>
        </w:tc>
        <w:tc>
          <w:tcPr>
            <w:tcW w:w="2013" w:type="dxa"/>
          </w:tcPr>
          <w:p w14:paraId="0AD15FEE" w14:textId="77777777" w:rsidR="004E619D" w:rsidRPr="0005796C" w:rsidRDefault="004E619D" w:rsidP="00BA0B10">
            <w:pPr>
              <w:pStyle w:val="afffffc"/>
            </w:pPr>
            <w:r w:rsidRPr="0005796C">
              <w:t>Исполнитель</w:t>
            </w:r>
          </w:p>
        </w:tc>
      </w:tr>
      <w:tr w:rsidR="004E619D" w:rsidRPr="0005796C" w14:paraId="7DD65BB4" w14:textId="77777777" w:rsidTr="00041BB5">
        <w:tc>
          <w:tcPr>
            <w:tcW w:w="447" w:type="dxa"/>
          </w:tcPr>
          <w:p w14:paraId="1CFD1E84" w14:textId="77777777" w:rsidR="004E619D" w:rsidRPr="00041BB5" w:rsidRDefault="00FA52BE" w:rsidP="00BA0B10">
            <w:pPr>
              <w:pStyle w:val="afff3"/>
            </w:pPr>
            <w:r w:rsidRPr="00041BB5">
              <w:t>1</w:t>
            </w:r>
          </w:p>
        </w:tc>
        <w:tc>
          <w:tcPr>
            <w:tcW w:w="2453" w:type="dxa"/>
          </w:tcPr>
          <w:p w14:paraId="35887091" w14:textId="77777777" w:rsidR="004E619D" w:rsidRPr="0005796C" w:rsidRDefault="004E619D" w:rsidP="00BA0B10">
            <w:pPr>
              <w:pStyle w:val="afff3"/>
            </w:pPr>
            <w:r w:rsidRPr="0005796C">
              <w:t xml:space="preserve">9 минут </w:t>
            </w:r>
          </w:p>
        </w:tc>
        <w:tc>
          <w:tcPr>
            <w:tcW w:w="4443" w:type="dxa"/>
          </w:tcPr>
          <w:p w14:paraId="4E533082" w14:textId="77777777" w:rsidR="004E619D" w:rsidRPr="0005796C" w:rsidRDefault="004E619D" w:rsidP="00BA0B10">
            <w:pPr>
              <w:pStyle w:val="afff3"/>
            </w:pPr>
            <w:r w:rsidRPr="0005796C">
              <w:t>Объяснение правил игры</w:t>
            </w:r>
          </w:p>
        </w:tc>
        <w:tc>
          <w:tcPr>
            <w:tcW w:w="2013" w:type="dxa"/>
          </w:tcPr>
          <w:p w14:paraId="6878D027" w14:textId="0CECDAB8" w:rsidR="004E619D" w:rsidRPr="0005796C" w:rsidRDefault="004E619D" w:rsidP="00BA0B10">
            <w:pPr>
              <w:pStyle w:val="afff3"/>
            </w:pPr>
            <w:r w:rsidRPr="0005796C">
              <w:t xml:space="preserve">Ведущий </w:t>
            </w:r>
          </w:p>
        </w:tc>
      </w:tr>
      <w:tr w:rsidR="004E619D" w:rsidRPr="0005796C" w14:paraId="18DC7DF9" w14:textId="77777777" w:rsidTr="00041BB5">
        <w:tc>
          <w:tcPr>
            <w:tcW w:w="447" w:type="dxa"/>
          </w:tcPr>
          <w:p w14:paraId="23890C0B" w14:textId="77777777" w:rsidR="004E619D" w:rsidRPr="00041BB5" w:rsidRDefault="00FA52BE" w:rsidP="00BA0B10">
            <w:pPr>
              <w:pStyle w:val="afff3"/>
            </w:pPr>
            <w:r w:rsidRPr="00041BB5">
              <w:t>2</w:t>
            </w:r>
          </w:p>
        </w:tc>
        <w:tc>
          <w:tcPr>
            <w:tcW w:w="2453" w:type="dxa"/>
          </w:tcPr>
          <w:p w14:paraId="5B9FBB04" w14:textId="77777777" w:rsidR="004E619D" w:rsidRPr="0005796C" w:rsidRDefault="004E619D" w:rsidP="00BA0B10">
            <w:pPr>
              <w:pStyle w:val="afff3"/>
            </w:pPr>
            <w:r w:rsidRPr="0005796C">
              <w:t>2 минуты</w:t>
            </w:r>
          </w:p>
        </w:tc>
        <w:tc>
          <w:tcPr>
            <w:tcW w:w="4443" w:type="dxa"/>
          </w:tcPr>
          <w:p w14:paraId="19D66B10" w14:textId="69EE3865" w:rsidR="009F47A7" w:rsidRPr="0005796C" w:rsidRDefault="004E619D" w:rsidP="00BA0B10">
            <w:pPr>
              <w:pStyle w:val="afff3"/>
            </w:pPr>
            <w:r w:rsidRPr="0005796C">
              <w:t>Мозговой штурм: дети придумывают для банка название</w:t>
            </w:r>
          </w:p>
        </w:tc>
        <w:tc>
          <w:tcPr>
            <w:tcW w:w="2013" w:type="dxa"/>
          </w:tcPr>
          <w:p w14:paraId="51D5F9C9" w14:textId="77777777" w:rsidR="004E619D" w:rsidRPr="0005796C" w:rsidRDefault="004E619D" w:rsidP="00BA0B10">
            <w:pPr>
              <w:pStyle w:val="afff3"/>
            </w:pPr>
            <w:r w:rsidRPr="0005796C">
              <w:t>Игроки</w:t>
            </w:r>
          </w:p>
        </w:tc>
      </w:tr>
      <w:tr w:rsidR="004E619D" w:rsidRPr="0005796C" w14:paraId="17884A6F" w14:textId="77777777" w:rsidTr="00041BB5">
        <w:tc>
          <w:tcPr>
            <w:tcW w:w="447" w:type="dxa"/>
          </w:tcPr>
          <w:p w14:paraId="5DD966CA" w14:textId="77777777" w:rsidR="004E619D" w:rsidRPr="00041BB5" w:rsidRDefault="00FA52BE" w:rsidP="00BA0B10">
            <w:pPr>
              <w:pStyle w:val="afff3"/>
            </w:pPr>
            <w:r w:rsidRPr="00041BB5">
              <w:t>3</w:t>
            </w:r>
          </w:p>
        </w:tc>
        <w:tc>
          <w:tcPr>
            <w:tcW w:w="2453" w:type="dxa"/>
          </w:tcPr>
          <w:p w14:paraId="78492919" w14:textId="77777777" w:rsidR="004E619D" w:rsidRPr="0005796C" w:rsidRDefault="004E619D" w:rsidP="00BA0B10">
            <w:pPr>
              <w:pStyle w:val="afff3"/>
            </w:pPr>
            <w:r w:rsidRPr="0005796C">
              <w:t>1 минута</w:t>
            </w:r>
          </w:p>
        </w:tc>
        <w:tc>
          <w:tcPr>
            <w:tcW w:w="4443" w:type="dxa"/>
          </w:tcPr>
          <w:p w14:paraId="29BA9C7E" w14:textId="3E355722" w:rsidR="004E619D" w:rsidRPr="0005796C" w:rsidRDefault="004E619D" w:rsidP="00BA0B10">
            <w:pPr>
              <w:pStyle w:val="afff3"/>
            </w:pPr>
            <w:r w:rsidRPr="0005796C">
              <w:t>Раздача кар</w:t>
            </w:r>
            <w:r w:rsidR="00041BB5">
              <w:t>точек с условиями кредитования</w:t>
            </w:r>
          </w:p>
        </w:tc>
        <w:tc>
          <w:tcPr>
            <w:tcW w:w="2013" w:type="dxa"/>
          </w:tcPr>
          <w:p w14:paraId="771263B7" w14:textId="5266B93B" w:rsidR="004E619D" w:rsidRPr="0005796C" w:rsidRDefault="007E1616" w:rsidP="00BA0B10">
            <w:pPr>
              <w:pStyle w:val="afff3"/>
            </w:pPr>
            <w:r>
              <w:t>Помощник</w:t>
            </w:r>
          </w:p>
        </w:tc>
      </w:tr>
      <w:tr w:rsidR="004E619D" w:rsidRPr="0005796C" w14:paraId="3E6A5D49" w14:textId="77777777" w:rsidTr="00041BB5">
        <w:tc>
          <w:tcPr>
            <w:tcW w:w="447" w:type="dxa"/>
          </w:tcPr>
          <w:p w14:paraId="629C4DFA" w14:textId="77777777" w:rsidR="004E619D" w:rsidRPr="00041BB5" w:rsidRDefault="00FA52BE" w:rsidP="00BA0B10">
            <w:pPr>
              <w:pStyle w:val="afff3"/>
            </w:pPr>
            <w:r w:rsidRPr="00041BB5">
              <w:t>4</w:t>
            </w:r>
          </w:p>
        </w:tc>
        <w:tc>
          <w:tcPr>
            <w:tcW w:w="2453" w:type="dxa"/>
          </w:tcPr>
          <w:p w14:paraId="21685EDE" w14:textId="77777777" w:rsidR="004E619D" w:rsidRPr="0005796C" w:rsidRDefault="004E619D" w:rsidP="00BA0B10">
            <w:pPr>
              <w:pStyle w:val="afff3"/>
            </w:pPr>
            <w:r w:rsidRPr="0005796C">
              <w:t>3 минуты</w:t>
            </w:r>
          </w:p>
        </w:tc>
        <w:tc>
          <w:tcPr>
            <w:tcW w:w="4443" w:type="dxa"/>
          </w:tcPr>
          <w:p w14:paraId="3C0C2578" w14:textId="3E844CBF" w:rsidR="004E619D" w:rsidRPr="0005796C" w:rsidRDefault="004E619D" w:rsidP="00BA0B10">
            <w:pPr>
              <w:pStyle w:val="afff3"/>
            </w:pPr>
            <w:r w:rsidRPr="0005796C">
              <w:t>Знакомство с карточками. Формирование кредитных пре</w:t>
            </w:r>
            <w:r w:rsidR="00041BB5">
              <w:t>дложений. Определение заемщиков</w:t>
            </w:r>
          </w:p>
        </w:tc>
        <w:tc>
          <w:tcPr>
            <w:tcW w:w="2013" w:type="dxa"/>
          </w:tcPr>
          <w:p w14:paraId="390636A0" w14:textId="77777777" w:rsidR="004E619D" w:rsidRPr="0005796C" w:rsidRDefault="004E619D" w:rsidP="00BA0B10">
            <w:pPr>
              <w:pStyle w:val="afff3"/>
            </w:pPr>
            <w:r w:rsidRPr="0005796C">
              <w:t>Игроки</w:t>
            </w:r>
          </w:p>
        </w:tc>
      </w:tr>
      <w:tr w:rsidR="004E619D" w:rsidRPr="0005796C" w14:paraId="53B15D00" w14:textId="77777777" w:rsidTr="00041BB5">
        <w:tc>
          <w:tcPr>
            <w:tcW w:w="447" w:type="dxa"/>
          </w:tcPr>
          <w:p w14:paraId="11898619" w14:textId="77777777" w:rsidR="004E619D" w:rsidRPr="00041BB5" w:rsidRDefault="00FA52BE" w:rsidP="00BA0B10">
            <w:pPr>
              <w:pStyle w:val="afff3"/>
            </w:pPr>
            <w:r w:rsidRPr="00041BB5">
              <w:t>5</w:t>
            </w:r>
          </w:p>
        </w:tc>
        <w:tc>
          <w:tcPr>
            <w:tcW w:w="2453" w:type="dxa"/>
          </w:tcPr>
          <w:p w14:paraId="63EA38FC" w14:textId="42B62742" w:rsidR="004E619D" w:rsidRPr="0005796C" w:rsidRDefault="00041BB5" w:rsidP="00BA0B10">
            <w:pPr>
              <w:pStyle w:val="afff3"/>
            </w:pPr>
            <w:r>
              <w:t>20</w:t>
            </w:r>
            <w:r w:rsidR="004E619D" w:rsidRPr="0005796C">
              <w:t xml:space="preserve"> минут </w:t>
            </w:r>
          </w:p>
        </w:tc>
        <w:tc>
          <w:tcPr>
            <w:tcW w:w="4443" w:type="dxa"/>
          </w:tcPr>
          <w:p w14:paraId="2B98F576" w14:textId="77777777" w:rsidR="004E619D" w:rsidRPr="0005796C" w:rsidRDefault="004E619D" w:rsidP="00BA0B10">
            <w:pPr>
              <w:pStyle w:val="afff3"/>
            </w:pPr>
            <w:r w:rsidRPr="0005796C">
              <w:t xml:space="preserve">Основное время игры. </w:t>
            </w:r>
          </w:p>
          <w:p w14:paraId="260D8882" w14:textId="2A0DB081" w:rsidR="004E619D" w:rsidRPr="0005796C" w:rsidRDefault="004E619D" w:rsidP="00BA0B10">
            <w:pPr>
              <w:pStyle w:val="afff3"/>
            </w:pPr>
            <w:r w:rsidRPr="0005796C">
              <w:t xml:space="preserve">5 тактов по </w:t>
            </w:r>
            <w:r w:rsidR="00CC4ADD">
              <w:t>3</w:t>
            </w:r>
            <w:r w:rsidRPr="0005796C">
              <w:t xml:space="preserve"> минут</w:t>
            </w:r>
            <w:r w:rsidR="00041BB5">
              <w:t>ы</w:t>
            </w:r>
            <w:r w:rsidRPr="0005796C">
              <w:t>:</w:t>
            </w:r>
          </w:p>
          <w:p w14:paraId="703AB87E" w14:textId="58777774" w:rsidR="004E619D" w:rsidRPr="0005796C" w:rsidRDefault="00CC4ADD" w:rsidP="00BA0B10">
            <w:pPr>
              <w:pStyle w:val="afff3"/>
            </w:pPr>
            <w:r>
              <w:t>3</w:t>
            </w:r>
            <w:r w:rsidR="004E619D" w:rsidRPr="0005796C">
              <w:t xml:space="preserve"> минуты</w:t>
            </w:r>
            <w:r w:rsidR="009F47A7">
              <w:t xml:space="preserve"> </w:t>
            </w:r>
            <w:r w:rsidR="009F47A7" w:rsidRPr="0005796C">
              <w:t xml:space="preserve">– </w:t>
            </w:r>
            <w:r w:rsidR="004E619D" w:rsidRPr="0005796C">
              <w:t xml:space="preserve">переговоры </w:t>
            </w:r>
            <w:r w:rsidR="00041BB5">
              <w:t>и заполнение бланка</w:t>
            </w:r>
          </w:p>
          <w:p w14:paraId="42DEF86F" w14:textId="2FE35C82" w:rsidR="004E619D" w:rsidRPr="0005796C" w:rsidRDefault="00041BB5" w:rsidP="00BA0B10">
            <w:pPr>
              <w:pStyle w:val="afff3"/>
            </w:pPr>
            <w:r>
              <w:t>1 минута – смена стола заемщиками</w:t>
            </w:r>
          </w:p>
        </w:tc>
        <w:tc>
          <w:tcPr>
            <w:tcW w:w="2013" w:type="dxa"/>
          </w:tcPr>
          <w:p w14:paraId="7EED98F5" w14:textId="77777777" w:rsidR="004E619D" w:rsidRPr="0005796C" w:rsidRDefault="004E619D" w:rsidP="00BA0B10">
            <w:pPr>
              <w:pStyle w:val="afff3"/>
            </w:pPr>
            <w:r w:rsidRPr="0005796C">
              <w:t>Игроки</w:t>
            </w:r>
          </w:p>
          <w:p w14:paraId="7C11D8A6" w14:textId="3E1F5381" w:rsidR="004E619D" w:rsidRPr="0005796C" w:rsidRDefault="007E1616" w:rsidP="00BA0B10">
            <w:pPr>
              <w:pStyle w:val="afff3"/>
            </w:pPr>
            <w:r>
              <w:t>Помощник</w:t>
            </w:r>
            <w:r w:rsidR="004E619D" w:rsidRPr="0005796C">
              <w:t xml:space="preserve"> засекает время</w:t>
            </w:r>
          </w:p>
        </w:tc>
      </w:tr>
      <w:tr w:rsidR="004E619D" w:rsidRPr="0005796C" w14:paraId="3E7EE31D" w14:textId="77777777" w:rsidTr="00041BB5">
        <w:tc>
          <w:tcPr>
            <w:tcW w:w="447" w:type="dxa"/>
          </w:tcPr>
          <w:p w14:paraId="5649BD36" w14:textId="77777777" w:rsidR="004E619D" w:rsidRPr="00041BB5" w:rsidRDefault="00FA52BE" w:rsidP="00BA0B10">
            <w:pPr>
              <w:pStyle w:val="afff3"/>
            </w:pPr>
            <w:r w:rsidRPr="00041BB5">
              <w:t>6</w:t>
            </w:r>
          </w:p>
        </w:tc>
        <w:tc>
          <w:tcPr>
            <w:tcW w:w="2453" w:type="dxa"/>
          </w:tcPr>
          <w:p w14:paraId="65ECB641" w14:textId="77777777" w:rsidR="004E619D" w:rsidRPr="0005796C" w:rsidRDefault="009F47A7" w:rsidP="00BA0B10">
            <w:pPr>
              <w:pStyle w:val="afff3"/>
            </w:pPr>
            <w:r>
              <w:t>5</w:t>
            </w:r>
            <w:r w:rsidR="004E619D" w:rsidRPr="0005796C">
              <w:t xml:space="preserve"> минут</w:t>
            </w:r>
          </w:p>
        </w:tc>
        <w:tc>
          <w:tcPr>
            <w:tcW w:w="4443" w:type="dxa"/>
          </w:tcPr>
          <w:p w14:paraId="4518BC32" w14:textId="40FC2BBC" w:rsidR="004E619D" w:rsidRPr="0005796C" w:rsidRDefault="009F47A7" w:rsidP="00BA0B10">
            <w:pPr>
              <w:pStyle w:val="afff3"/>
            </w:pPr>
            <w:r>
              <w:t>Заполнение опросного листа, раз</w:t>
            </w:r>
            <w:r w:rsidR="00041BB5">
              <w:t>ыгрывание дополнительных баллов</w:t>
            </w:r>
          </w:p>
        </w:tc>
        <w:tc>
          <w:tcPr>
            <w:tcW w:w="2013" w:type="dxa"/>
          </w:tcPr>
          <w:p w14:paraId="60F8A92C" w14:textId="7A867007" w:rsidR="004E619D" w:rsidRPr="0005796C" w:rsidRDefault="004E619D" w:rsidP="00BA0B10">
            <w:pPr>
              <w:pStyle w:val="afff3"/>
            </w:pPr>
            <w:r w:rsidRPr="0005796C">
              <w:t>Игроки</w:t>
            </w:r>
          </w:p>
        </w:tc>
      </w:tr>
      <w:tr w:rsidR="004E619D" w:rsidRPr="0005796C" w14:paraId="5678A700" w14:textId="77777777" w:rsidTr="00041BB5">
        <w:tc>
          <w:tcPr>
            <w:tcW w:w="447" w:type="dxa"/>
          </w:tcPr>
          <w:p w14:paraId="24DB991E" w14:textId="77777777" w:rsidR="004E619D" w:rsidRPr="00041BB5" w:rsidRDefault="00FA52BE" w:rsidP="00BA0B10">
            <w:pPr>
              <w:pStyle w:val="afff3"/>
            </w:pPr>
            <w:r w:rsidRPr="00041BB5">
              <w:lastRenderedPageBreak/>
              <w:t>7</w:t>
            </w:r>
          </w:p>
        </w:tc>
        <w:tc>
          <w:tcPr>
            <w:tcW w:w="2453" w:type="dxa"/>
          </w:tcPr>
          <w:p w14:paraId="178DD59D" w14:textId="44A8E9FD" w:rsidR="004E619D" w:rsidRPr="0005796C" w:rsidRDefault="00041BB5" w:rsidP="00BA0B10">
            <w:pPr>
              <w:pStyle w:val="afff3"/>
            </w:pPr>
            <w:r>
              <w:t>10</w:t>
            </w:r>
            <w:r w:rsidR="004E619D" w:rsidRPr="0005796C">
              <w:t xml:space="preserve"> минут</w:t>
            </w:r>
          </w:p>
        </w:tc>
        <w:tc>
          <w:tcPr>
            <w:tcW w:w="4443" w:type="dxa"/>
          </w:tcPr>
          <w:p w14:paraId="3748A6FA" w14:textId="25269F71" w:rsidR="004E619D" w:rsidRPr="0005796C" w:rsidRDefault="009F47A7" w:rsidP="00BA0B10">
            <w:pPr>
              <w:pStyle w:val="afff3"/>
            </w:pPr>
            <w:r>
              <w:t>Подведение итогов и п</w:t>
            </w:r>
            <w:r w:rsidR="004E619D" w:rsidRPr="0005796C">
              <w:t xml:space="preserve">роведение </w:t>
            </w:r>
            <w:proofErr w:type="spellStart"/>
            <w:r w:rsidR="004E619D" w:rsidRPr="0005796C">
              <w:t>послеигровой</w:t>
            </w:r>
            <w:proofErr w:type="spellEnd"/>
            <w:r w:rsidR="004E619D" w:rsidRPr="0005796C">
              <w:t xml:space="preserve"> рефлексии</w:t>
            </w:r>
          </w:p>
        </w:tc>
        <w:tc>
          <w:tcPr>
            <w:tcW w:w="2013" w:type="dxa"/>
          </w:tcPr>
          <w:p w14:paraId="793A8E79" w14:textId="52D3419F" w:rsidR="004E619D" w:rsidRPr="0005796C" w:rsidRDefault="004E619D" w:rsidP="00BA0B10">
            <w:pPr>
              <w:pStyle w:val="afff3"/>
            </w:pPr>
            <w:r w:rsidRPr="0005796C">
              <w:t xml:space="preserve">Ведущий </w:t>
            </w:r>
          </w:p>
        </w:tc>
      </w:tr>
    </w:tbl>
    <w:p w14:paraId="693370D8" w14:textId="77777777" w:rsidR="00CF6F42" w:rsidRPr="00CF6F42" w:rsidRDefault="00CF6F42" w:rsidP="00CF6F42">
      <w:pPr>
        <w:rPr>
          <w:b/>
        </w:rPr>
      </w:pPr>
      <w:r>
        <w:rPr>
          <w:b/>
        </w:rPr>
        <w:t>Тайминг игры на 7</w:t>
      </w:r>
      <w:r w:rsidRPr="00CF6F42">
        <w:rPr>
          <w:b/>
        </w:rPr>
        <w:t xml:space="preserve"> команд:</w:t>
      </w:r>
    </w:p>
    <w:tbl>
      <w:tblPr>
        <w:tblStyle w:val="af1"/>
        <w:tblW w:w="9356" w:type="dxa"/>
        <w:tblInd w:w="108" w:type="dxa"/>
        <w:tblLook w:val="04A0" w:firstRow="1" w:lastRow="0" w:firstColumn="1" w:lastColumn="0" w:noHBand="0" w:noVBand="1"/>
      </w:tblPr>
      <w:tblGrid>
        <w:gridCol w:w="567"/>
        <w:gridCol w:w="2333"/>
        <w:gridCol w:w="4443"/>
        <w:gridCol w:w="2013"/>
      </w:tblGrid>
      <w:tr w:rsidR="00FA52BE" w:rsidRPr="0005796C" w14:paraId="0B051E93" w14:textId="77777777" w:rsidTr="00041BB5">
        <w:trPr>
          <w:tblHeader/>
        </w:trPr>
        <w:tc>
          <w:tcPr>
            <w:tcW w:w="567" w:type="dxa"/>
          </w:tcPr>
          <w:p w14:paraId="5558DFD1" w14:textId="77777777" w:rsidR="00FA52BE" w:rsidRPr="0005796C" w:rsidRDefault="00FA52BE" w:rsidP="00BA0B10">
            <w:pPr>
              <w:pStyle w:val="afffffc"/>
            </w:pPr>
            <w:r w:rsidRPr="0005796C">
              <w:t>№</w:t>
            </w:r>
          </w:p>
        </w:tc>
        <w:tc>
          <w:tcPr>
            <w:tcW w:w="2333" w:type="dxa"/>
          </w:tcPr>
          <w:p w14:paraId="4D8F380E" w14:textId="77777777" w:rsidR="00FA52BE" w:rsidRPr="0005796C" w:rsidRDefault="00FA52BE" w:rsidP="00BA0B10">
            <w:pPr>
              <w:pStyle w:val="afffffc"/>
            </w:pPr>
            <w:r w:rsidRPr="0005796C">
              <w:t>Тайминг</w:t>
            </w:r>
          </w:p>
        </w:tc>
        <w:tc>
          <w:tcPr>
            <w:tcW w:w="4443" w:type="dxa"/>
          </w:tcPr>
          <w:p w14:paraId="0A6656D8" w14:textId="77777777" w:rsidR="00FA52BE" w:rsidRPr="0005796C" w:rsidRDefault="00FA52BE" w:rsidP="00BA0B10">
            <w:pPr>
              <w:pStyle w:val="afffffc"/>
            </w:pPr>
            <w:r w:rsidRPr="0005796C">
              <w:t>Действие</w:t>
            </w:r>
          </w:p>
        </w:tc>
        <w:tc>
          <w:tcPr>
            <w:tcW w:w="2013" w:type="dxa"/>
          </w:tcPr>
          <w:p w14:paraId="131E4336" w14:textId="77777777" w:rsidR="00FA52BE" w:rsidRPr="0005796C" w:rsidRDefault="00FA52BE" w:rsidP="00BA0B10">
            <w:pPr>
              <w:pStyle w:val="afffffc"/>
            </w:pPr>
            <w:r w:rsidRPr="0005796C">
              <w:t>Исполнитель</w:t>
            </w:r>
          </w:p>
        </w:tc>
      </w:tr>
      <w:tr w:rsidR="00FA52BE" w:rsidRPr="0005796C" w14:paraId="4FB2BC7E" w14:textId="77777777" w:rsidTr="0054175C">
        <w:tc>
          <w:tcPr>
            <w:tcW w:w="567" w:type="dxa"/>
          </w:tcPr>
          <w:p w14:paraId="5E72AA78" w14:textId="77777777" w:rsidR="00FA52BE" w:rsidRPr="00041BB5" w:rsidRDefault="00FA52BE" w:rsidP="00BA0B10">
            <w:pPr>
              <w:pStyle w:val="afff3"/>
            </w:pPr>
            <w:r w:rsidRPr="00041BB5">
              <w:t>1</w:t>
            </w:r>
          </w:p>
        </w:tc>
        <w:tc>
          <w:tcPr>
            <w:tcW w:w="2333" w:type="dxa"/>
          </w:tcPr>
          <w:p w14:paraId="700298DB" w14:textId="77777777" w:rsidR="00FA52BE" w:rsidRPr="0005796C" w:rsidRDefault="00FA52BE" w:rsidP="00BA0B10">
            <w:pPr>
              <w:pStyle w:val="afff3"/>
            </w:pPr>
            <w:r w:rsidRPr="0005796C">
              <w:t xml:space="preserve">9 минут </w:t>
            </w:r>
          </w:p>
        </w:tc>
        <w:tc>
          <w:tcPr>
            <w:tcW w:w="4443" w:type="dxa"/>
          </w:tcPr>
          <w:p w14:paraId="2EAEEC8A" w14:textId="304C9CAA" w:rsidR="00FA52BE" w:rsidRPr="0005796C" w:rsidRDefault="00FA52BE" w:rsidP="00BA0B10">
            <w:pPr>
              <w:pStyle w:val="afff3"/>
            </w:pPr>
            <w:r w:rsidRPr="0005796C">
              <w:t>Объяснение правил игры</w:t>
            </w:r>
          </w:p>
        </w:tc>
        <w:tc>
          <w:tcPr>
            <w:tcW w:w="2013" w:type="dxa"/>
          </w:tcPr>
          <w:p w14:paraId="07B54207" w14:textId="0D894EBA" w:rsidR="00FA52BE" w:rsidRPr="0005796C" w:rsidRDefault="00FA52BE" w:rsidP="00BA0B10">
            <w:pPr>
              <w:pStyle w:val="afff3"/>
            </w:pPr>
            <w:r w:rsidRPr="0005796C">
              <w:t xml:space="preserve">Ведущий </w:t>
            </w:r>
          </w:p>
        </w:tc>
      </w:tr>
      <w:tr w:rsidR="00FA52BE" w:rsidRPr="0005796C" w14:paraId="7005576A" w14:textId="77777777" w:rsidTr="0054175C">
        <w:tc>
          <w:tcPr>
            <w:tcW w:w="567" w:type="dxa"/>
          </w:tcPr>
          <w:p w14:paraId="16F5FF39" w14:textId="77777777" w:rsidR="00FA52BE" w:rsidRPr="00041BB5" w:rsidRDefault="00FA52BE" w:rsidP="00BA0B10">
            <w:pPr>
              <w:pStyle w:val="afff3"/>
            </w:pPr>
            <w:r w:rsidRPr="00041BB5">
              <w:t>2</w:t>
            </w:r>
          </w:p>
        </w:tc>
        <w:tc>
          <w:tcPr>
            <w:tcW w:w="2333" w:type="dxa"/>
          </w:tcPr>
          <w:p w14:paraId="764CF230" w14:textId="77777777" w:rsidR="00FA52BE" w:rsidRPr="0005796C" w:rsidRDefault="00FA52BE" w:rsidP="00BA0B10">
            <w:pPr>
              <w:pStyle w:val="afff3"/>
            </w:pPr>
            <w:r w:rsidRPr="0005796C">
              <w:t>2 минуты</w:t>
            </w:r>
          </w:p>
        </w:tc>
        <w:tc>
          <w:tcPr>
            <w:tcW w:w="4443" w:type="dxa"/>
          </w:tcPr>
          <w:p w14:paraId="00F41C65" w14:textId="0622FDE1" w:rsidR="00FA52BE" w:rsidRPr="0005796C" w:rsidRDefault="00FA52BE" w:rsidP="00BA0B10">
            <w:pPr>
              <w:pStyle w:val="afff3"/>
            </w:pPr>
            <w:r w:rsidRPr="0005796C">
              <w:t>Мозговой штурм: дети придумывают для банка название</w:t>
            </w:r>
          </w:p>
        </w:tc>
        <w:tc>
          <w:tcPr>
            <w:tcW w:w="2013" w:type="dxa"/>
          </w:tcPr>
          <w:p w14:paraId="2FF1F308" w14:textId="46A8F0A7" w:rsidR="00FA52BE" w:rsidRPr="0005796C" w:rsidRDefault="00FA52BE" w:rsidP="00BA0B10">
            <w:pPr>
              <w:pStyle w:val="afff3"/>
            </w:pPr>
            <w:r w:rsidRPr="0005796C">
              <w:t>Игроки</w:t>
            </w:r>
          </w:p>
        </w:tc>
      </w:tr>
      <w:tr w:rsidR="00FA52BE" w:rsidRPr="0005796C" w14:paraId="00932AC5" w14:textId="77777777" w:rsidTr="0054175C">
        <w:tc>
          <w:tcPr>
            <w:tcW w:w="567" w:type="dxa"/>
          </w:tcPr>
          <w:p w14:paraId="17F77D3A" w14:textId="77777777" w:rsidR="00FA52BE" w:rsidRPr="00041BB5" w:rsidRDefault="00FA52BE" w:rsidP="00BA0B10">
            <w:pPr>
              <w:pStyle w:val="afff3"/>
            </w:pPr>
            <w:r w:rsidRPr="00041BB5">
              <w:t>3</w:t>
            </w:r>
          </w:p>
        </w:tc>
        <w:tc>
          <w:tcPr>
            <w:tcW w:w="2333" w:type="dxa"/>
          </w:tcPr>
          <w:p w14:paraId="0C8BD1BF" w14:textId="77777777" w:rsidR="00FA52BE" w:rsidRPr="0005796C" w:rsidRDefault="00FA52BE" w:rsidP="00BA0B10">
            <w:pPr>
              <w:pStyle w:val="afff3"/>
            </w:pPr>
            <w:r w:rsidRPr="0005796C">
              <w:t>1 минута</w:t>
            </w:r>
          </w:p>
        </w:tc>
        <w:tc>
          <w:tcPr>
            <w:tcW w:w="4443" w:type="dxa"/>
          </w:tcPr>
          <w:p w14:paraId="6AFA3E49" w14:textId="36EA301F" w:rsidR="00FA52BE" w:rsidRPr="0005796C" w:rsidRDefault="00FA52BE" w:rsidP="00BA0B10">
            <w:pPr>
              <w:pStyle w:val="afff3"/>
            </w:pPr>
            <w:r w:rsidRPr="0005796C">
              <w:t>Раздача кар</w:t>
            </w:r>
            <w:r w:rsidR="00041BB5">
              <w:t>точек с условиями кредитования</w:t>
            </w:r>
          </w:p>
        </w:tc>
        <w:tc>
          <w:tcPr>
            <w:tcW w:w="2013" w:type="dxa"/>
          </w:tcPr>
          <w:p w14:paraId="1D3475AD" w14:textId="46773BC3" w:rsidR="00FA52BE" w:rsidRPr="0005796C" w:rsidRDefault="007E1616" w:rsidP="00BA0B10">
            <w:pPr>
              <w:pStyle w:val="afff3"/>
            </w:pPr>
            <w:r>
              <w:t>Помощник</w:t>
            </w:r>
          </w:p>
        </w:tc>
      </w:tr>
      <w:tr w:rsidR="00FA52BE" w:rsidRPr="0005796C" w14:paraId="6D022F4F" w14:textId="77777777" w:rsidTr="0054175C">
        <w:tc>
          <w:tcPr>
            <w:tcW w:w="567" w:type="dxa"/>
          </w:tcPr>
          <w:p w14:paraId="28DC6E88" w14:textId="77777777" w:rsidR="00FA52BE" w:rsidRPr="00041BB5" w:rsidRDefault="00FA52BE" w:rsidP="00BA0B10">
            <w:pPr>
              <w:pStyle w:val="afff3"/>
            </w:pPr>
            <w:r w:rsidRPr="00041BB5">
              <w:t>4</w:t>
            </w:r>
          </w:p>
        </w:tc>
        <w:tc>
          <w:tcPr>
            <w:tcW w:w="2333" w:type="dxa"/>
          </w:tcPr>
          <w:p w14:paraId="2B891C45" w14:textId="77777777" w:rsidR="00FA52BE" w:rsidRPr="0005796C" w:rsidRDefault="00FA52BE" w:rsidP="00BA0B10">
            <w:pPr>
              <w:pStyle w:val="afff3"/>
            </w:pPr>
            <w:r w:rsidRPr="0005796C">
              <w:t>3 минуты</w:t>
            </w:r>
          </w:p>
        </w:tc>
        <w:tc>
          <w:tcPr>
            <w:tcW w:w="4443" w:type="dxa"/>
          </w:tcPr>
          <w:p w14:paraId="460E3F45" w14:textId="5C8A0AA2" w:rsidR="00FA52BE" w:rsidRPr="0005796C" w:rsidRDefault="00FA52BE" w:rsidP="00BA0B10">
            <w:pPr>
              <w:pStyle w:val="afff3"/>
            </w:pPr>
            <w:r w:rsidRPr="0005796C">
              <w:t>Знакомство с карточками. Формирование кредитных пре</w:t>
            </w:r>
            <w:r w:rsidR="00041BB5">
              <w:t>дложений. Определение заемщиков</w:t>
            </w:r>
          </w:p>
        </w:tc>
        <w:tc>
          <w:tcPr>
            <w:tcW w:w="2013" w:type="dxa"/>
          </w:tcPr>
          <w:p w14:paraId="2B9E251A" w14:textId="5AE5DDAC" w:rsidR="00FA52BE" w:rsidRPr="0005796C" w:rsidRDefault="00FA52BE" w:rsidP="00BA0B10">
            <w:pPr>
              <w:pStyle w:val="afff3"/>
            </w:pPr>
            <w:r w:rsidRPr="0005796C">
              <w:t>Игроки</w:t>
            </w:r>
          </w:p>
        </w:tc>
      </w:tr>
      <w:tr w:rsidR="00FA52BE" w:rsidRPr="0005796C" w14:paraId="69A7CC77" w14:textId="77777777" w:rsidTr="0054175C">
        <w:tc>
          <w:tcPr>
            <w:tcW w:w="567" w:type="dxa"/>
          </w:tcPr>
          <w:p w14:paraId="07DDD3E0" w14:textId="77777777" w:rsidR="00FA52BE" w:rsidRPr="00041BB5" w:rsidRDefault="00FA52BE" w:rsidP="00BA0B10">
            <w:pPr>
              <w:pStyle w:val="afff3"/>
            </w:pPr>
            <w:r w:rsidRPr="00041BB5">
              <w:t>5</w:t>
            </w:r>
          </w:p>
        </w:tc>
        <w:tc>
          <w:tcPr>
            <w:tcW w:w="2333" w:type="dxa"/>
          </w:tcPr>
          <w:p w14:paraId="6415FAAF" w14:textId="0015C6F3" w:rsidR="00FA52BE" w:rsidRPr="0005796C" w:rsidRDefault="00041BB5" w:rsidP="00BA0B10">
            <w:pPr>
              <w:pStyle w:val="afff3"/>
            </w:pPr>
            <w:r>
              <w:t>24</w:t>
            </w:r>
            <w:r w:rsidR="00FA52BE" w:rsidRPr="0005796C">
              <w:t xml:space="preserve"> минут </w:t>
            </w:r>
          </w:p>
        </w:tc>
        <w:tc>
          <w:tcPr>
            <w:tcW w:w="4443" w:type="dxa"/>
          </w:tcPr>
          <w:p w14:paraId="3A3F0243" w14:textId="77777777" w:rsidR="00FA52BE" w:rsidRPr="0005796C" w:rsidRDefault="00FA52BE" w:rsidP="00BA0B10">
            <w:pPr>
              <w:pStyle w:val="afff3"/>
            </w:pPr>
            <w:r w:rsidRPr="0005796C">
              <w:t xml:space="preserve">Основное время игры. </w:t>
            </w:r>
          </w:p>
          <w:p w14:paraId="1E469364" w14:textId="33D1CCBE" w:rsidR="00FA52BE" w:rsidRPr="0005796C" w:rsidRDefault="00041BB5" w:rsidP="00BA0B10">
            <w:pPr>
              <w:pStyle w:val="afff3"/>
            </w:pPr>
            <w:r>
              <w:t>6 такт</w:t>
            </w:r>
            <w:r w:rsidR="00CC4ADD">
              <w:t>ов по 3</w:t>
            </w:r>
            <w:r>
              <w:t xml:space="preserve"> минуты</w:t>
            </w:r>
            <w:r w:rsidR="00FA52BE" w:rsidRPr="0005796C">
              <w:t>:</w:t>
            </w:r>
          </w:p>
          <w:p w14:paraId="0712EE4C" w14:textId="048EF64D" w:rsidR="00041BB5" w:rsidRPr="0005796C" w:rsidRDefault="00041BB5" w:rsidP="00BA0B10">
            <w:pPr>
              <w:pStyle w:val="afff3"/>
            </w:pPr>
            <w:r w:rsidRPr="0005796C">
              <w:t>3 минуты</w:t>
            </w:r>
            <w:r>
              <w:t xml:space="preserve"> </w:t>
            </w:r>
            <w:r w:rsidRPr="0005796C">
              <w:t xml:space="preserve">– переговоры </w:t>
            </w:r>
            <w:r>
              <w:t>и заполнение бланка</w:t>
            </w:r>
          </w:p>
          <w:p w14:paraId="33E6CF1E" w14:textId="2585F2E0" w:rsidR="00FA52BE" w:rsidRPr="0005796C" w:rsidRDefault="00041BB5" w:rsidP="00BA0B10">
            <w:pPr>
              <w:pStyle w:val="afff3"/>
            </w:pPr>
            <w:r>
              <w:t>1 минута – смена стола заемщиками</w:t>
            </w:r>
          </w:p>
        </w:tc>
        <w:tc>
          <w:tcPr>
            <w:tcW w:w="2013" w:type="dxa"/>
          </w:tcPr>
          <w:p w14:paraId="38A48B10" w14:textId="3F76019A" w:rsidR="00FA52BE" w:rsidRPr="0005796C" w:rsidRDefault="00FA52BE" w:rsidP="00BA0B10">
            <w:pPr>
              <w:pStyle w:val="afff3"/>
            </w:pPr>
            <w:r w:rsidRPr="0005796C">
              <w:t>Игроки</w:t>
            </w:r>
          </w:p>
          <w:p w14:paraId="1B77C480" w14:textId="764FB9C7" w:rsidR="00FA52BE" w:rsidRPr="0005796C" w:rsidRDefault="007E1616" w:rsidP="00BA0B10">
            <w:pPr>
              <w:pStyle w:val="afff3"/>
            </w:pPr>
            <w:r>
              <w:t>Помощник</w:t>
            </w:r>
            <w:r w:rsidR="00FA52BE" w:rsidRPr="0005796C">
              <w:t xml:space="preserve"> засекает время</w:t>
            </w:r>
          </w:p>
          <w:p w14:paraId="5CBA1440" w14:textId="6B96F8CF" w:rsidR="00FA52BE" w:rsidRPr="0005796C" w:rsidRDefault="003400C9" w:rsidP="00BA0B10">
            <w:pPr>
              <w:pStyle w:val="afff3"/>
            </w:pPr>
            <w:r>
              <w:t xml:space="preserve">Ведущий </w:t>
            </w:r>
            <w:r w:rsidR="00FA52BE" w:rsidRPr="0005796C">
              <w:t>отвечает на вопросы игроков, решает спорные ситуации</w:t>
            </w:r>
          </w:p>
        </w:tc>
      </w:tr>
      <w:tr w:rsidR="009F47A7" w:rsidRPr="0005796C" w14:paraId="7FDF0A1B" w14:textId="77777777" w:rsidTr="0054175C">
        <w:tc>
          <w:tcPr>
            <w:tcW w:w="567" w:type="dxa"/>
          </w:tcPr>
          <w:p w14:paraId="655BDCAD" w14:textId="77777777" w:rsidR="009F47A7" w:rsidRPr="00041BB5" w:rsidRDefault="009F47A7" w:rsidP="00BA0B10">
            <w:pPr>
              <w:pStyle w:val="afff3"/>
            </w:pPr>
            <w:r w:rsidRPr="00041BB5">
              <w:t>6</w:t>
            </w:r>
          </w:p>
        </w:tc>
        <w:tc>
          <w:tcPr>
            <w:tcW w:w="2333" w:type="dxa"/>
          </w:tcPr>
          <w:p w14:paraId="102DC4D3" w14:textId="26CEE32F" w:rsidR="009F47A7" w:rsidRPr="0005796C" w:rsidRDefault="00041BB5" w:rsidP="00BA0B10">
            <w:pPr>
              <w:pStyle w:val="afff3"/>
            </w:pPr>
            <w:r>
              <w:t>4</w:t>
            </w:r>
            <w:r w:rsidR="009F47A7" w:rsidRPr="0005796C">
              <w:t xml:space="preserve"> минуты</w:t>
            </w:r>
          </w:p>
        </w:tc>
        <w:tc>
          <w:tcPr>
            <w:tcW w:w="4443" w:type="dxa"/>
          </w:tcPr>
          <w:p w14:paraId="46E47C50" w14:textId="77777777" w:rsidR="009F47A7" w:rsidRPr="0005796C" w:rsidRDefault="009F47A7" w:rsidP="00BA0B10">
            <w:pPr>
              <w:pStyle w:val="afff3"/>
            </w:pPr>
            <w:r>
              <w:t>Заполнение опросного листа, разыгрывание дополнительных баллов.</w:t>
            </w:r>
          </w:p>
        </w:tc>
        <w:tc>
          <w:tcPr>
            <w:tcW w:w="2013" w:type="dxa"/>
          </w:tcPr>
          <w:p w14:paraId="4681E29A" w14:textId="11C223EC" w:rsidR="009F47A7" w:rsidRPr="0005796C" w:rsidRDefault="009F47A7" w:rsidP="00BA0B10">
            <w:pPr>
              <w:pStyle w:val="afff3"/>
            </w:pPr>
            <w:r w:rsidRPr="0005796C">
              <w:t>Игроки</w:t>
            </w:r>
          </w:p>
        </w:tc>
      </w:tr>
      <w:tr w:rsidR="009F47A7" w:rsidRPr="0005796C" w14:paraId="23DA3064" w14:textId="77777777" w:rsidTr="0054175C">
        <w:tc>
          <w:tcPr>
            <w:tcW w:w="567" w:type="dxa"/>
          </w:tcPr>
          <w:p w14:paraId="2A9397AF" w14:textId="77777777" w:rsidR="009F47A7" w:rsidRPr="00041BB5" w:rsidRDefault="009F47A7" w:rsidP="00BA0B10">
            <w:pPr>
              <w:pStyle w:val="afff3"/>
            </w:pPr>
            <w:r w:rsidRPr="00041BB5">
              <w:t>7</w:t>
            </w:r>
          </w:p>
        </w:tc>
        <w:tc>
          <w:tcPr>
            <w:tcW w:w="2333" w:type="dxa"/>
          </w:tcPr>
          <w:p w14:paraId="7B2EE15F" w14:textId="77777777" w:rsidR="009F47A7" w:rsidRPr="0005796C" w:rsidRDefault="009F47A7" w:rsidP="00BA0B10">
            <w:pPr>
              <w:pStyle w:val="afff3"/>
            </w:pPr>
            <w:r w:rsidRPr="0005796C">
              <w:t>7 минут</w:t>
            </w:r>
          </w:p>
        </w:tc>
        <w:tc>
          <w:tcPr>
            <w:tcW w:w="4443" w:type="dxa"/>
          </w:tcPr>
          <w:p w14:paraId="508900AF" w14:textId="77777777" w:rsidR="009F47A7" w:rsidRPr="0005796C" w:rsidRDefault="009F47A7" w:rsidP="00BA0B10">
            <w:pPr>
              <w:pStyle w:val="afff3"/>
            </w:pPr>
            <w:r>
              <w:t>Подведение итогов и п</w:t>
            </w:r>
            <w:r w:rsidRPr="0005796C">
              <w:t xml:space="preserve">роведение </w:t>
            </w:r>
            <w:proofErr w:type="spellStart"/>
            <w:r w:rsidRPr="0005796C">
              <w:t>послеигровой</w:t>
            </w:r>
            <w:proofErr w:type="spellEnd"/>
            <w:r w:rsidRPr="0005796C">
              <w:t xml:space="preserve"> рефлексии</w:t>
            </w:r>
            <w:r>
              <w:t>.</w:t>
            </w:r>
          </w:p>
        </w:tc>
        <w:tc>
          <w:tcPr>
            <w:tcW w:w="2013" w:type="dxa"/>
          </w:tcPr>
          <w:p w14:paraId="32EC0720" w14:textId="2299A848" w:rsidR="009F47A7" w:rsidRPr="0005796C" w:rsidRDefault="009F47A7" w:rsidP="00BA0B10">
            <w:pPr>
              <w:pStyle w:val="afff3"/>
            </w:pPr>
            <w:r w:rsidRPr="0005796C">
              <w:t xml:space="preserve">Ведущий </w:t>
            </w:r>
          </w:p>
        </w:tc>
      </w:tr>
    </w:tbl>
    <w:p w14:paraId="047F3709" w14:textId="77777777" w:rsidR="004E619D" w:rsidRDefault="004E619D" w:rsidP="004E619D">
      <w:pPr>
        <w:spacing w:after="0"/>
        <w:ind w:firstLine="567"/>
        <w:rPr>
          <w:b/>
        </w:rPr>
      </w:pPr>
    </w:p>
    <w:p w14:paraId="1F6F0B6B" w14:textId="77777777" w:rsidR="00A81002" w:rsidRPr="006E3F1E" w:rsidRDefault="00A81002" w:rsidP="00A81002">
      <w:pPr>
        <w:pStyle w:val="2"/>
      </w:pPr>
      <w:bookmarkStart w:id="11" w:name="_Toc531802740"/>
      <w:r w:rsidRPr="006E3F1E">
        <w:lastRenderedPageBreak/>
        <w:t>Технические требования</w:t>
      </w:r>
      <w:bookmarkEnd w:id="9"/>
      <w:r w:rsidRPr="006E3F1E">
        <w:t xml:space="preserve"> к месту проведения, реквизиту и оборудованию</w:t>
      </w:r>
      <w:bookmarkEnd w:id="11"/>
    </w:p>
    <w:p w14:paraId="0215D5BA" w14:textId="77777777" w:rsidR="0028069B" w:rsidRDefault="003400C9" w:rsidP="00613FEA">
      <w:pPr>
        <w:spacing w:line="26" w:lineRule="atLeast"/>
      </w:pPr>
      <w:r>
        <w:t xml:space="preserve">Для проведения игры необходима </w:t>
      </w:r>
      <w:r w:rsidRPr="00380CAD">
        <w:rPr>
          <w:u w:val="single"/>
        </w:rPr>
        <w:t>большая аудитория</w:t>
      </w:r>
      <w:r w:rsidR="00613FEA">
        <w:t xml:space="preserve"> площадью не менее 40 </w:t>
      </w:r>
      <w:proofErr w:type="spellStart"/>
      <w:r w:rsidR="00613FEA">
        <w:t>кв.</w:t>
      </w:r>
      <w:r w:rsidR="0028069B">
        <w:t>м</w:t>
      </w:r>
      <w:proofErr w:type="spellEnd"/>
      <w:r w:rsidR="0028069B">
        <w:t xml:space="preserve">. с незакрепленной мебелью. </w:t>
      </w:r>
    </w:p>
    <w:p w14:paraId="296DF445" w14:textId="77777777" w:rsidR="00856DEC" w:rsidRDefault="00856DEC" w:rsidP="00613FEA">
      <w:pPr>
        <w:spacing w:line="26" w:lineRule="atLeast"/>
      </w:pPr>
      <w:r>
        <w:t>Минимальные требования к аудитории проведения игры:</w:t>
      </w:r>
    </w:p>
    <w:tbl>
      <w:tblPr>
        <w:tblStyle w:val="af1"/>
        <w:tblW w:w="9356" w:type="dxa"/>
        <w:tblInd w:w="108" w:type="dxa"/>
        <w:tblLook w:val="04A0" w:firstRow="1" w:lastRow="0" w:firstColumn="1" w:lastColumn="0" w:noHBand="0" w:noVBand="1"/>
      </w:tblPr>
      <w:tblGrid>
        <w:gridCol w:w="3240"/>
        <w:gridCol w:w="6116"/>
      </w:tblGrid>
      <w:tr w:rsidR="00856DEC" w:rsidRPr="00C17B37" w14:paraId="2D05E1DA" w14:textId="77777777" w:rsidTr="0054175C">
        <w:tc>
          <w:tcPr>
            <w:tcW w:w="3240" w:type="dxa"/>
          </w:tcPr>
          <w:p w14:paraId="7A40CAB6" w14:textId="77777777" w:rsidR="00856DEC" w:rsidRPr="00C17B37" w:rsidRDefault="00856DEC" w:rsidP="00BA0B10">
            <w:pPr>
              <w:pStyle w:val="afff3"/>
            </w:pPr>
            <w:r w:rsidRPr="00C17B37">
              <w:t>Мебель</w:t>
            </w:r>
          </w:p>
        </w:tc>
        <w:tc>
          <w:tcPr>
            <w:tcW w:w="6116" w:type="dxa"/>
          </w:tcPr>
          <w:p w14:paraId="22ADAB8B" w14:textId="4E4C7365" w:rsidR="00856DEC" w:rsidRPr="00C17B37" w:rsidRDefault="00041BB5" w:rsidP="00BA0B10">
            <w:pPr>
              <w:pStyle w:val="afff3"/>
            </w:pPr>
            <w:r>
              <w:t>6-</w:t>
            </w:r>
            <w:r w:rsidR="00856DEC" w:rsidRPr="00C17B37">
              <w:t>7 столов для команд (расставить по кругу);</w:t>
            </w:r>
          </w:p>
          <w:p w14:paraId="7B9ABE0C" w14:textId="77777777" w:rsidR="00856DEC" w:rsidRPr="00C17B37" w:rsidRDefault="00856DEC" w:rsidP="00BA0B10">
            <w:pPr>
              <w:pStyle w:val="afff3"/>
            </w:pPr>
            <w:r w:rsidRPr="00C17B37">
              <w:t xml:space="preserve">1 стол для игротехников (поставить отдельно); </w:t>
            </w:r>
          </w:p>
          <w:p w14:paraId="7A79C84B" w14:textId="77777777" w:rsidR="00856DEC" w:rsidRPr="00C17B37" w:rsidRDefault="00856DEC" w:rsidP="00BA0B10">
            <w:pPr>
              <w:pStyle w:val="afff3"/>
            </w:pPr>
            <w:r w:rsidRPr="00C17B37">
              <w:t>35 стульев (расставить по 4 стула вокруг столов, остальные расставить по периметру аудитории).</w:t>
            </w:r>
          </w:p>
        </w:tc>
      </w:tr>
      <w:tr w:rsidR="00856DEC" w:rsidRPr="00C17B37" w14:paraId="244CEF02" w14:textId="77777777" w:rsidTr="0054175C">
        <w:tc>
          <w:tcPr>
            <w:tcW w:w="3240" w:type="dxa"/>
          </w:tcPr>
          <w:p w14:paraId="55B644BB" w14:textId="77777777" w:rsidR="00856DEC" w:rsidRPr="00C17B37" w:rsidRDefault="00856DEC" w:rsidP="00BA0B10">
            <w:pPr>
              <w:pStyle w:val="afff3"/>
            </w:pPr>
            <w:r w:rsidRPr="00C17B37">
              <w:t>Оборудование</w:t>
            </w:r>
          </w:p>
        </w:tc>
        <w:tc>
          <w:tcPr>
            <w:tcW w:w="6116" w:type="dxa"/>
          </w:tcPr>
          <w:p w14:paraId="4C77A049" w14:textId="77777777" w:rsidR="00856DEC" w:rsidRPr="00C17B37" w:rsidRDefault="00856DEC" w:rsidP="00BA0B10">
            <w:pPr>
              <w:pStyle w:val="afff3"/>
            </w:pPr>
            <w:r w:rsidRPr="00C17B37">
              <w:t>1 флипчарт или доска для записи результатов команд.</w:t>
            </w:r>
          </w:p>
        </w:tc>
      </w:tr>
    </w:tbl>
    <w:p w14:paraId="7AF02053" w14:textId="77777777" w:rsidR="00856DEC" w:rsidRDefault="0028069B" w:rsidP="0028069B">
      <w:r>
        <w:t>В аудитории нужно организовать рабочее пространство для команд</w:t>
      </w:r>
      <w:r w:rsidR="00856DEC">
        <w:t>. Одно командное место включает в себя</w:t>
      </w:r>
      <w:r>
        <w:t xml:space="preserve"> стол и стулья по числу игроков в команде. Столы необходимо разместить на некотором расстоянии друг от друга по кругу так, чтобы игроки могли свободно перемещаться между ними. </w:t>
      </w:r>
    </w:p>
    <w:p w14:paraId="69151BF7" w14:textId="77777777" w:rsidR="0028069B" w:rsidRDefault="00856DEC" w:rsidP="0028069B">
      <w:r>
        <w:t xml:space="preserve">Игротехники должны располагаться таким образом, чтобы все участники могли поддерживать с ними визуальный контакт. </w:t>
      </w:r>
      <w:r w:rsidR="0028069B">
        <w:t xml:space="preserve">В зоне игротехников необходимо предусмотреть стол, на котором будет размещаться реквизит для раундов. </w:t>
      </w:r>
    </w:p>
    <w:p w14:paraId="69DED0D5" w14:textId="77777777" w:rsidR="00856DEC" w:rsidRDefault="00856DEC" w:rsidP="0028069B">
      <w:r>
        <w:t>Примерная схема аудитории для п</w:t>
      </w:r>
      <w:r w:rsidR="00C049AF">
        <w:t>роведения игры представлена на Р</w:t>
      </w:r>
      <w:r>
        <w:t>ис</w:t>
      </w:r>
      <w:r w:rsidR="00C049AF">
        <w:t>унке</w:t>
      </w:r>
      <w:r>
        <w:t xml:space="preserve">.1. </w:t>
      </w:r>
    </w:p>
    <w:p w14:paraId="23FE701F" w14:textId="57E40B98" w:rsidR="00856DEC" w:rsidRDefault="00856DEC" w:rsidP="00856DEC">
      <w:pPr>
        <w:pStyle w:val="a8"/>
      </w:pPr>
      <w:r>
        <w:t xml:space="preserve">Рисунок </w:t>
      </w:r>
      <w:r w:rsidR="00BA0B10">
        <w:fldChar w:fldCharType="begin"/>
      </w:r>
      <w:r w:rsidR="00BA0B10">
        <w:instrText xml:space="preserve"> SEQ Рисунок \* ARABIC </w:instrText>
      </w:r>
      <w:r w:rsidR="00BA0B10">
        <w:fldChar w:fldCharType="separate"/>
      </w:r>
      <w:r w:rsidR="00CC4ADD">
        <w:rPr>
          <w:noProof/>
        </w:rPr>
        <w:t>1</w:t>
      </w:r>
      <w:r w:rsidR="00BA0B10">
        <w:rPr>
          <w:noProof/>
        </w:rPr>
        <w:fldChar w:fldCharType="end"/>
      </w:r>
      <w:r>
        <w:t>. Схема аудитории проведения деловой игры</w:t>
      </w:r>
    </w:p>
    <w:p w14:paraId="73200896" w14:textId="77777777" w:rsidR="00856DEC" w:rsidRDefault="00856DEC" w:rsidP="0028069B">
      <w:r>
        <w:rPr>
          <w:noProof/>
        </w:rPr>
        <w:drawing>
          <wp:inline distT="0" distB="0" distL="0" distR="0" wp14:anchorId="70F8C28C" wp14:editId="124C7750">
            <wp:extent cx="4962417" cy="3577918"/>
            <wp:effectExtent l="0" t="0" r="0" b="381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0098" t="18159" r="14707" b="11054"/>
                    <a:stretch/>
                  </pic:blipFill>
                  <pic:spPr bwMode="auto">
                    <a:xfrm>
                      <a:off x="0" y="0"/>
                      <a:ext cx="4964437" cy="3579375"/>
                    </a:xfrm>
                    <a:prstGeom prst="rect">
                      <a:avLst/>
                    </a:prstGeom>
                    <a:ln>
                      <a:noFill/>
                    </a:ln>
                    <a:extLst>
                      <a:ext uri="{53640926-AAD7-44D8-BBD7-CCE9431645EC}">
                        <a14:shadowObscured xmlns:a14="http://schemas.microsoft.com/office/drawing/2010/main"/>
                      </a:ext>
                    </a:extLst>
                  </pic:spPr>
                </pic:pic>
              </a:graphicData>
            </a:graphic>
          </wp:inline>
        </w:drawing>
      </w:r>
    </w:p>
    <w:p w14:paraId="39E51E7D" w14:textId="77777777" w:rsidR="00DC1E88" w:rsidRDefault="00C049AF" w:rsidP="00C049AF">
      <w:pPr>
        <w:pStyle w:val="1c"/>
        <w:numPr>
          <w:ilvl w:val="0"/>
          <w:numId w:val="0"/>
        </w:numPr>
        <w:spacing w:line="26" w:lineRule="atLeast"/>
      </w:pPr>
      <w:r>
        <w:lastRenderedPageBreak/>
        <w:t xml:space="preserve">Также для проведения одной игры понадобятся </w:t>
      </w:r>
      <w:r w:rsidRPr="00DC1E88">
        <w:t>следующие материалы</w:t>
      </w:r>
      <w:r>
        <w:t>:</w:t>
      </w:r>
    </w:p>
    <w:p w14:paraId="25CF6EE3" w14:textId="3B3535C3" w:rsidR="00C049AF" w:rsidRDefault="00C049AF" w:rsidP="00BA0B10">
      <w:pPr>
        <w:pStyle w:val="1c"/>
        <w:numPr>
          <w:ilvl w:val="0"/>
          <w:numId w:val="10"/>
        </w:numPr>
      </w:pPr>
      <w:r w:rsidRPr="00CA1518">
        <w:t xml:space="preserve">комплекты </w:t>
      </w:r>
      <w:r>
        <w:t xml:space="preserve">карточек с условиями кредитных предложений </w:t>
      </w:r>
      <w:r w:rsidRPr="00E07D31">
        <w:t>(</w:t>
      </w:r>
      <w:r w:rsidR="003666D7">
        <w:t>7</w:t>
      </w:r>
      <w:r>
        <w:t xml:space="preserve"> ка</w:t>
      </w:r>
      <w:proofErr w:type="gramStart"/>
      <w:r>
        <w:t>рт с пр</w:t>
      </w:r>
      <w:proofErr w:type="gramEnd"/>
      <w:r>
        <w:t>авомерными условиями, 14 карт с нарушениями прав, 21 карточка с процентными ставками</w:t>
      </w:r>
      <w:r w:rsidR="00B77D62">
        <w:t>, 21 карточка с комментариями для банкиров</w:t>
      </w:r>
      <w:r>
        <w:t xml:space="preserve"> </w:t>
      </w:r>
      <w:r w:rsidRPr="00C049AF">
        <w:rPr>
          <w:i/>
        </w:rPr>
        <w:t>– П</w:t>
      </w:r>
      <w:r w:rsidR="001F6F0B">
        <w:rPr>
          <w:i/>
        </w:rPr>
        <w:t>риложения</w:t>
      </w:r>
      <w:r w:rsidRPr="00C049AF">
        <w:rPr>
          <w:i/>
        </w:rPr>
        <w:t xml:space="preserve"> 1-3</w:t>
      </w:r>
      <w:r>
        <w:t>);</w:t>
      </w:r>
    </w:p>
    <w:p w14:paraId="21DDCD43" w14:textId="4FBBFCE2" w:rsidR="00C049AF" w:rsidRDefault="00C049AF" w:rsidP="00BA0B10">
      <w:pPr>
        <w:pStyle w:val="1c"/>
        <w:numPr>
          <w:ilvl w:val="0"/>
          <w:numId w:val="10"/>
        </w:numPr>
        <w:spacing w:line="26" w:lineRule="atLeast"/>
      </w:pPr>
      <w:r>
        <w:t xml:space="preserve">7 </w:t>
      </w:r>
      <w:r w:rsidR="00DC1E88">
        <w:t xml:space="preserve">напечатанных </w:t>
      </w:r>
      <w:r>
        <w:t>бланков</w:t>
      </w:r>
      <w:r w:rsidRPr="00CA1518">
        <w:t xml:space="preserve"> </w:t>
      </w:r>
      <w:r>
        <w:t>кредитных историй для заемщиков</w:t>
      </w:r>
      <w:r w:rsidRPr="00CA1518">
        <w:t xml:space="preserve"> </w:t>
      </w:r>
      <w:r>
        <w:t>(</w:t>
      </w:r>
      <w:r w:rsidRPr="00C049AF">
        <w:rPr>
          <w:i/>
        </w:rPr>
        <w:t>Приложение 4</w:t>
      </w:r>
      <w:r>
        <w:t>);</w:t>
      </w:r>
    </w:p>
    <w:p w14:paraId="79E14390" w14:textId="622E16BA" w:rsidR="00B77D62" w:rsidRDefault="00B77D62" w:rsidP="00BA0B10">
      <w:pPr>
        <w:pStyle w:val="1c"/>
        <w:numPr>
          <w:ilvl w:val="0"/>
          <w:numId w:val="10"/>
        </w:numPr>
        <w:spacing w:line="26" w:lineRule="atLeast"/>
      </w:pPr>
      <w:r>
        <w:t>7 напечатанных памяток игрокам</w:t>
      </w:r>
      <w:r w:rsidR="00424870">
        <w:t xml:space="preserve"> (</w:t>
      </w:r>
      <w:r w:rsidR="00424870" w:rsidRPr="00424870">
        <w:rPr>
          <w:i/>
        </w:rPr>
        <w:t>Приложение 5</w:t>
      </w:r>
      <w:r w:rsidR="00424870">
        <w:t>)</w:t>
      </w:r>
      <w:r>
        <w:t>;</w:t>
      </w:r>
    </w:p>
    <w:p w14:paraId="1D2AC75F" w14:textId="1D6AA428" w:rsidR="00A51BA3" w:rsidRDefault="00A51BA3" w:rsidP="00BA0B10">
      <w:pPr>
        <w:pStyle w:val="1c"/>
        <w:numPr>
          <w:ilvl w:val="0"/>
          <w:numId w:val="10"/>
        </w:numPr>
        <w:spacing w:line="26" w:lineRule="atLeast"/>
      </w:pPr>
      <w:r>
        <w:t>7 напечатанных листов с дополнительным заданием (</w:t>
      </w:r>
      <w:r w:rsidRPr="00A51BA3">
        <w:rPr>
          <w:i/>
        </w:rPr>
        <w:t>Приложение 6);</w:t>
      </w:r>
    </w:p>
    <w:p w14:paraId="2114F265" w14:textId="77777777" w:rsidR="00C049AF" w:rsidRDefault="00C049AF" w:rsidP="00BA0B10">
      <w:pPr>
        <w:pStyle w:val="1c"/>
        <w:numPr>
          <w:ilvl w:val="0"/>
          <w:numId w:val="10"/>
        </w:numPr>
        <w:spacing w:line="26" w:lineRule="atLeast"/>
      </w:pPr>
      <w:r>
        <w:t>набор ручек для участников;</w:t>
      </w:r>
    </w:p>
    <w:p w14:paraId="3BA3DE10" w14:textId="77777777" w:rsidR="00C049AF" w:rsidRPr="00A10E7A" w:rsidRDefault="00C049AF" w:rsidP="00BA0B10">
      <w:pPr>
        <w:pStyle w:val="1c"/>
        <w:numPr>
          <w:ilvl w:val="0"/>
          <w:numId w:val="10"/>
        </w:numPr>
        <w:spacing w:line="26" w:lineRule="atLeast"/>
      </w:pPr>
      <w:r>
        <w:t xml:space="preserve">маркеры для досок / </w:t>
      </w:r>
      <w:proofErr w:type="spellStart"/>
      <w:r>
        <w:t>флипчартов</w:t>
      </w:r>
      <w:proofErr w:type="spellEnd"/>
      <w:r>
        <w:t>;</w:t>
      </w:r>
    </w:p>
    <w:p w14:paraId="188AEFB2" w14:textId="77777777" w:rsidR="00DC1E88" w:rsidRDefault="00C049AF" w:rsidP="00BA0B10">
      <w:pPr>
        <w:pStyle w:val="1c"/>
        <w:numPr>
          <w:ilvl w:val="0"/>
          <w:numId w:val="10"/>
        </w:numPr>
        <w:spacing w:line="26" w:lineRule="atLeast"/>
      </w:pPr>
      <w:r>
        <w:t>скотч,</w:t>
      </w:r>
      <w:r w:rsidR="00DC1E88">
        <w:t xml:space="preserve"> ножницы для оформления локаций. </w:t>
      </w:r>
    </w:p>
    <w:p w14:paraId="5BFD8EB8" w14:textId="79852CAB" w:rsidR="00844793" w:rsidRDefault="00844793" w:rsidP="00BA0B10">
      <w:pPr>
        <w:pStyle w:val="1c"/>
        <w:numPr>
          <w:ilvl w:val="0"/>
          <w:numId w:val="0"/>
        </w:numPr>
        <w:spacing w:line="26" w:lineRule="atLeast"/>
        <w:ind w:left="357" w:hanging="357"/>
      </w:pPr>
      <w:r>
        <w:t>Требования для печати карточек</w:t>
      </w:r>
      <w:r w:rsidR="00BA0B10">
        <w:t xml:space="preserve"> в типографии</w:t>
      </w:r>
    </w:p>
    <w:tbl>
      <w:tblPr>
        <w:tblW w:w="947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8"/>
        <w:gridCol w:w="1147"/>
        <w:gridCol w:w="1839"/>
        <w:gridCol w:w="1036"/>
        <w:gridCol w:w="3477"/>
      </w:tblGrid>
      <w:tr w:rsidR="00844793" w:rsidRPr="00844793" w14:paraId="29E2264A" w14:textId="77777777" w:rsidTr="00BA0B10">
        <w:trPr>
          <w:trHeight w:val="1440"/>
          <w:tblHeader/>
        </w:trPr>
        <w:tc>
          <w:tcPr>
            <w:tcW w:w="1978" w:type="dxa"/>
          </w:tcPr>
          <w:p w14:paraId="141A029E" w14:textId="3D2EC6E9" w:rsidR="00844793" w:rsidRPr="00844793" w:rsidRDefault="00844793" w:rsidP="00BA0B10">
            <w:pPr>
              <w:pStyle w:val="afffffc"/>
            </w:pPr>
            <w:r>
              <w:t>Название файла</w:t>
            </w:r>
          </w:p>
        </w:tc>
        <w:tc>
          <w:tcPr>
            <w:tcW w:w="1147" w:type="dxa"/>
            <w:shd w:val="clear" w:color="auto" w:fill="auto"/>
          </w:tcPr>
          <w:p w14:paraId="62FEBA6B" w14:textId="46919E1A" w:rsidR="00844793" w:rsidRPr="00844793" w:rsidRDefault="00844793" w:rsidP="00BA0B10">
            <w:pPr>
              <w:pStyle w:val="afffffc"/>
            </w:pPr>
            <w:r>
              <w:t xml:space="preserve">Кол-во </w:t>
            </w:r>
          </w:p>
        </w:tc>
        <w:tc>
          <w:tcPr>
            <w:tcW w:w="1839" w:type="dxa"/>
            <w:shd w:val="clear" w:color="auto" w:fill="auto"/>
          </w:tcPr>
          <w:p w14:paraId="6142936E" w14:textId="5B6B33E5" w:rsidR="00844793" w:rsidRPr="00844793" w:rsidRDefault="00844793" w:rsidP="00BA0B10">
            <w:pPr>
              <w:pStyle w:val="afffffc"/>
            </w:pPr>
            <w:r>
              <w:t>Плотность бумаги</w:t>
            </w:r>
          </w:p>
        </w:tc>
        <w:tc>
          <w:tcPr>
            <w:tcW w:w="1036" w:type="dxa"/>
            <w:shd w:val="clear" w:color="auto" w:fill="auto"/>
          </w:tcPr>
          <w:p w14:paraId="521EC6C4" w14:textId="3AB2B9F9" w:rsidR="00844793" w:rsidRPr="00844793" w:rsidRDefault="00844793" w:rsidP="00BA0B10">
            <w:pPr>
              <w:pStyle w:val="afffffc"/>
            </w:pPr>
            <w:r>
              <w:t>Размер</w:t>
            </w:r>
          </w:p>
        </w:tc>
        <w:tc>
          <w:tcPr>
            <w:tcW w:w="3477" w:type="dxa"/>
            <w:shd w:val="clear" w:color="auto" w:fill="auto"/>
          </w:tcPr>
          <w:p w14:paraId="01BC24F3" w14:textId="759560DE" w:rsidR="00844793" w:rsidRPr="00844793" w:rsidRDefault="00844793" w:rsidP="00BA0B10">
            <w:pPr>
              <w:pStyle w:val="afffffc"/>
            </w:pPr>
            <w:r>
              <w:t>Комментарий</w:t>
            </w:r>
          </w:p>
        </w:tc>
      </w:tr>
      <w:tr w:rsidR="00844793" w:rsidRPr="00844793" w14:paraId="5457B6E0" w14:textId="77777777" w:rsidTr="00BA0B10">
        <w:trPr>
          <w:trHeight w:val="1440"/>
        </w:trPr>
        <w:tc>
          <w:tcPr>
            <w:tcW w:w="1978" w:type="dxa"/>
          </w:tcPr>
          <w:p w14:paraId="3127350F" w14:textId="77777777" w:rsidR="00844793" w:rsidRDefault="00844793" w:rsidP="00BA0B10">
            <w:pPr>
              <w:pStyle w:val="afff3"/>
            </w:pPr>
            <w:r>
              <w:t>1_Карточки процентов</w:t>
            </w:r>
          </w:p>
          <w:p w14:paraId="58094F5B" w14:textId="77777777" w:rsidR="00844793" w:rsidRPr="00844793" w:rsidRDefault="00844793" w:rsidP="00BA0B10">
            <w:pPr>
              <w:pStyle w:val="afff3"/>
            </w:pPr>
          </w:p>
        </w:tc>
        <w:tc>
          <w:tcPr>
            <w:tcW w:w="1147" w:type="dxa"/>
            <w:shd w:val="clear" w:color="auto" w:fill="auto"/>
            <w:hideMark/>
          </w:tcPr>
          <w:p w14:paraId="1AB1FE04" w14:textId="44E31E2C" w:rsidR="00844793" w:rsidRPr="00844793" w:rsidRDefault="00844793" w:rsidP="00BA0B10">
            <w:pPr>
              <w:pStyle w:val="afff3"/>
            </w:pPr>
            <w:r w:rsidRPr="00844793">
              <w:t>21 карточка</w:t>
            </w:r>
          </w:p>
        </w:tc>
        <w:tc>
          <w:tcPr>
            <w:tcW w:w="1839" w:type="dxa"/>
            <w:shd w:val="clear" w:color="auto" w:fill="auto"/>
            <w:hideMark/>
          </w:tcPr>
          <w:p w14:paraId="396AA955" w14:textId="77777777" w:rsidR="00844793" w:rsidRPr="00844793" w:rsidRDefault="00844793" w:rsidP="00BA0B10">
            <w:pPr>
              <w:pStyle w:val="afff3"/>
            </w:pPr>
            <w:r w:rsidRPr="00844793">
              <w:t xml:space="preserve">300 </w:t>
            </w:r>
            <w:proofErr w:type="spellStart"/>
            <w:r w:rsidRPr="00844793">
              <w:t>гр</w:t>
            </w:r>
            <w:proofErr w:type="spellEnd"/>
          </w:p>
        </w:tc>
        <w:tc>
          <w:tcPr>
            <w:tcW w:w="1036" w:type="dxa"/>
            <w:shd w:val="clear" w:color="auto" w:fill="auto"/>
            <w:hideMark/>
          </w:tcPr>
          <w:p w14:paraId="4BEEFF77" w14:textId="77777777" w:rsidR="00844793" w:rsidRPr="00844793" w:rsidRDefault="00844793" w:rsidP="00BA0B10">
            <w:pPr>
              <w:pStyle w:val="afff3"/>
            </w:pPr>
            <w:r w:rsidRPr="00844793">
              <w:t>6*9</w:t>
            </w:r>
          </w:p>
        </w:tc>
        <w:tc>
          <w:tcPr>
            <w:tcW w:w="3477" w:type="dxa"/>
            <w:shd w:val="clear" w:color="auto" w:fill="auto"/>
            <w:hideMark/>
          </w:tcPr>
          <w:p w14:paraId="2ACB4D0D" w14:textId="77777777" w:rsidR="00844793" w:rsidRPr="00844793" w:rsidRDefault="00844793" w:rsidP="00BA0B10">
            <w:pPr>
              <w:pStyle w:val="afff3"/>
            </w:pPr>
            <w:r w:rsidRPr="00844793">
              <w:t xml:space="preserve">Цветная печать. Файл содержит 21 карточку, они двухсторонние. На первой странице лицевая часть карточки, на второй - разворот. Углы карточек скругленные. Карточки нарезать. </w:t>
            </w:r>
          </w:p>
        </w:tc>
      </w:tr>
      <w:tr w:rsidR="00844793" w:rsidRPr="00844793" w14:paraId="514861A7" w14:textId="77777777" w:rsidTr="00BA0B10">
        <w:trPr>
          <w:trHeight w:val="1935"/>
        </w:trPr>
        <w:tc>
          <w:tcPr>
            <w:tcW w:w="1978" w:type="dxa"/>
          </w:tcPr>
          <w:p w14:paraId="5BB695D2" w14:textId="77777777" w:rsidR="00844793" w:rsidRDefault="00844793" w:rsidP="00BA0B10">
            <w:pPr>
              <w:pStyle w:val="afff3"/>
            </w:pPr>
            <w:r>
              <w:t>2_Карточки с дополнительными условиями</w:t>
            </w:r>
          </w:p>
          <w:p w14:paraId="53598AE5" w14:textId="77777777" w:rsidR="00844793" w:rsidRPr="00844793" w:rsidRDefault="00844793" w:rsidP="00BA0B10">
            <w:pPr>
              <w:pStyle w:val="afff3"/>
            </w:pPr>
          </w:p>
        </w:tc>
        <w:tc>
          <w:tcPr>
            <w:tcW w:w="1147" w:type="dxa"/>
            <w:shd w:val="clear" w:color="auto" w:fill="auto"/>
            <w:hideMark/>
          </w:tcPr>
          <w:p w14:paraId="440F9055" w14:textId="783639EF" w:rsidR="00844793" w:rsidRPr="00844793" w:rsidRDefault="00844793" w:rsidP="00BA0B10">
            <w:pPr>
              <w:pStyle w:val="afff3"/>
            </w:pPr>
            <w:r w:rsidRPr="00844793">
              <w:t>21 карточка</w:t>
            </w:r>
          </w:p>
        </w:tc>
        <w:tc>
          <w:tcPr>
            <w:tcW w:w="1839" w:type="dxa"/>
            <w:shd w:val="clear" w:color="auto" w:fill="auto"/>
            <w:hideMark/>
          </w:tcPr>
          <w:p w14:paraId="2420E85E" w14:textId="77777777" w:rsidR="00844793" w:rsidRPr="00844793" w:rsidRDefault="00844793" w:rsidP="00BA0B10">
            <w:pPr>
              <w:pStyle w:val="afff3"/>
            </w:pPr>
            <w:r w:rsidRPr="00844793">
              <w:t xml:space="preserve">300 </w:t>
            </w:r>
            <w:proofErr w:type="spellStart"/>
            <w:r w:rsidRPr="00844793">
              <w:t>гр</w:t>
            </w:r>
            <w:proofErr w:type="spellEnd"/>
          </w:p>
        </w:tc>
        <w:tc>
          <w:tcPr>
            <w:tcW w:w="1036" w:type="dxa"/>
            <w:shd w:val="clear" w:color="auto" w:fill="auto"/>
            <w:hideMark/>
          </w:tcPr>
          <w:p w14:paraId="1D7F2FAC" w14:textId="77777777" w:rsidR="00844793" w:rsidRPr="00844793" w:rsidRDefault="00844793" w:rsidP="00BA0B10">
            <w:pPr>
              <w:pStyle w:val="afff3"/>
            </w:pPr>
            <w:r w:rsidRPr="00844793">
              <w:t>6*9</w:t>
            </w:r>
          </w:p>
        </w:tc>
        <w:tc>
          <w:tcPr>
            <w:tcW w:w="3477" w:type="dxa"/>
            <w:shd w:val="clear" w:color="auto" w:fill="auto"/>
            <w:hideMark/>
          </w:tcPr>
          <w:p w14:paraId="3354A4F0" w14:textId="63AE06A8" w:rsidR="00844793" w:rsidRPr="00844793" w:rsidRDefault="00844793" w:rsidP="00BA0B10">
            <w:pPr>
              <w:pStyle w:val="afff3"/>
            </w:pPr>
            <w:r w:rsidRPr="00844793">
              <w:t>Цветная печать. Файл содержит 21 карточку, они двухсторонние. На первой странице лицевая часть карточки, на второй - разворот. Все части уникальные</w:t>
            </w:r>
            <w:r w:rsidR="007E1616">
              <w:t xml:space="preserve">. </w:t>
            </w:r>
            <w:r w:rsidRPr="00844793">
              <w:t xml:space="preserve">Углы карточек скругленные.  Карточки нарезать. </w:t>
            </w:r>
          </w:p>
        </w:tc>
      </w:tr>
      <w:tr w:rsidR="00844793" w:rsidRPr="00844793" w14:paraId="7F5ADDD7" w14:textId="77777777" w:rsidTr="00BA0B10">
        <w:trPr>
          <w:trHeight w:val="1728"/>
        </w:trPr>
        <w:tc>
          <w:tcPr>
            <w:tcW w:w="1978" w:type="dxa"/>
          </w:tcPr>
          <w:p w14:paraId="26FDF9C9" w14:textId="77777777" w:rsidR="00844793" w:rsidRDefault="00844793" w:rsidP="00BA0B10">
            <w:pPr>
              <w:pStyle w:val="afff3"/>
            </w:pPr>
            <w:r>
              <w:t>3_Карточки для банкиров</w:t>
            </w:r>
          </w:p>
          <w:p w14:paraId="012BD644" w14:textId="77777777" w:rsidR="00844793" w:rsidRPr="00844793" w:rsidRDefault="00844793" w:rsidP="00BA0B10">
            <w:pPr>
              <w:pStyle w:val="afff3"/>
            </w:pPr>
          </w:p>
        </w:tc>
        <w:tc>
          <w:tcPr>
            <w:tcW w:w="1147" w:type="dxa"/>
            <w:shd w:val="clear" w:color="auto" w:fill="auto"/>
            <w:hideMark/>
          </w:tcPr>
          <w:p w14:paraId="60D73508" w14:textId="2D3263CF" w:rsidR="00844793" w:rsidRPr="00844793" w:rsidRDefault="00844793" w:rsidP="00BA0B10">
            <w:pPr>
              <w:pStyle w:val="afff3"/>
            </w:pPr>
            <w:r w:rsidRPr="00844793">
              <w:t>21 карточка</w:t>
            </w:r>
          </w:p>
        </w:tc>
        <w:tc>
          <w:tcPr>
            <w:tcW w:w="1839" w:type="dxa"/>
            <w:shd w:val="clear" w:color="auto" w:fill="auto"/>
            <w:hideMark/>
          </w:tcPr>
          <w:p w14:paraId="3B1A6D4A" w14:textId="77777777" w:rsidR="00844793" w:rsidRPr="00844793" w:rsidRDefault="00844793" w:rsidP="00BA0B10">
            <w:pPr>
              <w:pStyle w:val="afff3"/>
            </w:pPr>
            <w:r w:rsidRPr="00844793">
              <w:t xml:space="preserve">300 </w:t>
            </w:r>
            <w:proofErr w:type="spellStart"/>
            <w:r w:rsidRPr="00844793">
              <w:t>гр</w:t>
            </w:r>
            <w:proofErr w:type="spellEnd"/>
          </w:p>
        </w:tc>
        <w:tc>
          <w:tcPr>
            <w:tcW w:w="1036" w:type="dxa"/>
            <w:shd w:val="clear" w:color="auto" w:fill="auto"/>
            <w:hideMark/>
          </w:tcPr>
          <w:p w14:paraId="7FDF939C" w14:textId="77777777" w:rsidR="00844793" w:rsidRPr="00844793" w:rsidRDefault="00844793" w:rsidP="00BA0B10">
            <w:pPr>
              <w:pStyle w:val="afff3"/>
            </w:pPr>
            <w:r w:rsidRPr="00844793">
              <w:t>9*6</w:t>
            </w:r>
          </w:p>
        </w:tc>
        <w:tc>
          <w:tcPr>
            <w:tcW w:w="3477" w:type="dxa"/>
            <w:shd w:val="clear" w:color="auto" w:fill="auto"/>
            <w:hideMark/>
          </w:tcPr>
          <w:p w14:paraId="3F2EBECF" w14:textId="2AFF4A23" w:rsidR="00844793" w:rsidRPr="00844793" w:rsidRDefault="00844793" w:rsidP="00BA0B10">
            <w:pPr>
              <w:pStyle w:val="afff3"/>
            </w:pPr>
            <w:r w:rsidRPr="00844793">
              <w:t>Цветная печать. Файл содержит 21 карточку, они двухсторонние. На первой странице лицевая часть карточки, на второй - разворот. Все части уникальные</w:t>
            </w:r>
            <w:r w:rsidR="007E1616">
              <w:t xml:space="preserve">. </w:t>
            </w:r>
            <w:r w:rsidRPr="00844793">
              <w:t xml:space="preserve">Углы карточек скругленные. Карточки нарезать. </w:t>
            </w:r>
          </w:p>
        </w:tc>
      </w:tr>
    </w:tbl>
    <w:p w14:paraId="6BB477B9" w14:textId="5426481E" w:rsidR="007E1616" w:rsidRDefault="007E1616" w:rsidP="00C049AF">
      <w:pPr>
        <w:spacing w:line="26" w:lineRule="atLeast"/>
      </w:pPr>
      <w:r>
        <w:lastRenderedPageBreak/>
        <w:t>При невозможности печати в типографии можно распечатать карточки на цветном принтере с двух сторон и разрезать (см. макеты для печати в формате А</w:t>
      </w:r>
      <w:proofErr w:type="gramStart"/>
      <w:r>
        <w:t>4</w:t>
      </w:r>
      <w:proofErr w:type="gramEnd"/>
      <w:r>
        <w:t xml:space="preserve">). </w:t>
      </w:r>
    </w:p>
    <w:p w14:paraId="79E39557" w14:textId="2C2C7111" w:rsidR="00C049AF" w:rsidRPr="00CA1518" w:rsidRDefault="00C049AF" w:rsidP="00C049AF">
      <w:pPr>
        <w:spacing w:line="26" w:lineRule="atLeast"/>
      </w:pPr>
      <w:r>
        <w:t xml:space="preserve">Все </w:t>
      </w:r>
      <w:r w:rsidR="007E1616">
        <w:t xml:space="preserve">остальные </w:t>
      </w:r>
      <w:r>
        <w:t xml:space="preserve">печатные материалы нужно </w:t>
      </w:r>
      <w:r w:rsidRPr="00070B62">
        <w:rPr>
          <w:b/>
        </w:rPr>
        <w:t>заранее разрезать и разложить</w:t>
      </w:r>
      <w:r>
        <w:t xml:space="preserve"> в отдельные </w:t>
      </w:r>
      <w:r w:rsidR="00DC1E88">
        <w:t>стопки для раздачи участникам</w:t>
      </w:r>
      <w:r>
        <w:t xml:space="preserve">. </w:t>
      </w:r>
    </w:p>
    <w:p w14:paraId="34B0B8A2" w14:textId="77777777" w:rsidR="00560674" w:rsidRDefault="000C0109" w:rsidP="00560674">
      <w:pPr>
        <w:pStyle w:val="2"/>
      </w:pPr>
      <w:bookmarkStart w:id="12" w:name="_Toc531802741"/>
      <w:bookmarkEnd w:id="10"/>
      <w:r>
        <w:t>Правила игры</w:t>
      </w:r>
      <w:bookmarkEnd w:id="12"/>
      <w:r>
        <w:t xml:space="preserve"> </w:t>
      </w:r>
    </w:p>
    <w:p w14:paraId="7AA7F9D0" w14:textId="5BA9818F" w:rsidR="00762D97" w:rsidRDefault="000C0109" w:rsidP="00C91F34">
      <w:pPr>
        <w:spacing w:after="0"/>
      </w:pPr>
      <w:r>
        <w:t xml:space="preserve">Механика игры организована по типу </w:t>
      </w:r>
      <w:r w:rsidR="00041BB5">
        <w:t xml:space="preserve">«вертушки». </w:t>
      </w:r>
      <w:r w:rsidR="006E3F1E">
        <w:t>К</w:t>
      </w:r>
      <w:r>
        <w:t>аждая команда участников делится на 2 стороны: несколько человек</w:t>
      </w:r>
      <w:r w:rsidR="006E3F1E">
        <w:t xml:space="preserve"> останутся за </w:t>
      </w:r>
      <w:proofErr w:type="gramStart"/>
      <w:r w:rsidR="006E3F1E">
        <w:t>столом</w:t>
      </w:r>
      <w:proofErr w:type="gramEnd"/>
      <w:r>
        <w:t xml:space="preserve"> и будут отыгрывать роль банк</w:t>
      </w:r>
      <w:r w:rsidR="004F2823">
        <w:t>овских работников</w:t>
      </w:r>
      <w:r>
        <w:t xml:space="preserve">, остальные члены команды станут заемщиками, </w:t>
      </w:r>
      <w:r w:rsidR="006E3F1E">
        <w:t xml:space="preserve">будут перемещаться между столами и брать кредиты в банках соперников. </w:t>
      </w:r>
      <w:r>
        <w:t xml:space="preserve">Игра </w:t>
      </w:r>
      <w:r w:rsidR="006E3F1E">
        <w:t>делится на такты</w:t>
      </w:r>
      <w:r w:rsidR="00CC4ADD">
        <w:t xml:space="preserve"> продолжительностью 3</w:t>
      </w:r>
      <w:r w:rsidR="00041BB5">
        <w:t xml:space="preserve"> </w:t>
      </w:r>
      <w:r w:rsidR="00231AEE">
        <w:t>минут</w:t>
      </w:r>
      <w:r w:rsidR="00041BB5">
        <w:t>ы</w:t>
      </w:r>
      <w:r>
        <w:t xml:space="preserve">: каждый </w:t>
      </w:r>
      <w:r w:rsidR="006E3F1E">
        <w:t>такт</w:t>
      </w:r>
      <w:r>
        <w:t xml:space="preserve"> </w:t>
      </w:r>
      <w:r w:rsidR="006E3F1E">
        <w:t>заемщики</w:t>
      </w:r>
      <w:r>
        <w:t xml:space="preserve"> </w:t>
      </w:r>
      <w:r w:rsidR="006E3F1E">
        <w:t>ведут переговоры с банком соперника о взятии кр</w:t>
      </w:r>
      <w:r w:rsidR="00762D97">
        <w:t>едита на сумму 100 тысяч рублей, а затем переходят за другой стол с новым банком.</w:t>
      </w:r>
      <w:r w:rsidR="006E3F1E">
        <w:t xml:space="preserve"> </w:t>
      </w:r>
      <w:r w:rsidR="00560674">
        <w:t>Количество тактов определяется Ведущим</w:t>
      </w:r>
      <w:r w:rsidR="00762D97">
        <w:t xml:space="preserve"> </w:t>
      </w:r>
      <w:r w:rsidR="00560674">
        <w:t xml:space="preserve">исходя из расчета </w:t>
      </w:r>
      <w:r w:rsidR="003672B0">
        <w:t>«</w:t>
      </w:r>
      <w:r w:rsidR="00560674">
        <w:t>количество команд минус один</w:t>
      </w:r>
      <w:r w:rsidR="003672B0">
        <w:t>»</w:t>
      </w:r>
      <w:r w:rsidR="00560674">
        <w:t xml:space="preserve"> (потребители не заключают договор со своим банком). Например, если играет 7 команд, то тактов – 6, если 6 команд, то тактов 5. Схема перемещения </w:t>
      </w:r>
      <w:r w:rsidR="00762D97">
        <w:t>заемщиков</w:t>
      </w:r>
      <w:r w:rsidR="00560674">
        <w:t xml:space="preserve"> представлена </w:t>
      </w:r>
      <w:r w:rsidR="00560674" w:rsidRPr="008F65E5">
        <w:t>на</w:t>
      </w:r>
      <w:r w:rsidR="008F65E5" w:rsidRPr="008F65E5">
        <w:t xml:space="preserve"> Рис</w:t>
      </w:r>
      <w:r w:rsidR="00762D97">
        <w:t>унке.2</w:t>
      </w:r>
      <w:r w:rsidR="00560674" w:rsidRPr="008F65E5">
        <w:t>.</w:t>
      </w:r>
      <w:r w:rsidR="00560674">
        <w:t xml:space="preserve"> </w:t>
      </w:r>
    </w:p>
    <w:p w14:paraId="19278E09" w14:textId="158E8F4B" w:rsidR="00762D97" w:rsidRDefault="00762D97" w:rsidP="00762D97">
      <w:pPr>
        <w:pStyle w:val="a8"/>
      </w:pPr>
      <w:r>
        <w:t xml:space="preserve">Рисунок </w:t>
      </w:r>
      <w:r w:rsidR="00BA0B10">
        <w:fldChar w:fldCharType="begin"/>
      </w:r>
      <w:r w:rsidR="00BA0B10">
        <w:instrText xml:space="preserve"> SEQ Рисунок \* ARABIC </w:instrText>
      </w:r>
      <w:r w:rsidR="00BA0B10">
        <w:fldChar w:fldCharType="separate"/>
      </w:r>
      <w:r w:rsidR="00CC4ADD">
        <w:rPr>
          <w:noProof/>
        </w:rPr>
        <w:t>2</w:t>
      </w:r>
      <w:r w:rsidR="00BA0B10">
        <w:rPr>
          <w:noProof/>
        </w:rPr>
        <w:fldChar w:fldCharType="end"/>
      </w:r>
      <w:r>
        <w:t>. Схема перемещения заемщиков.</w:t>
      </w:r>
    </w:p>
    <w:p w14:paraId="1D80B149" w14:textId="77777777" w:rsidR="00762D97" w:rsidRDefault="00762D97" w:rsidP="002422C8">
      <w:pPr>
        <w:spacing w:after="0"/>
        <w:ind w:firstLine="567"/>
      </w:pPr>
      <w:r w:rsidRPr="00A137B3">
        <w:rPr>
          <w:noProof/>
        </w:rPr>
        <mc:AlternateContent>
          <mc:Choice Requires="wpg">
            <w:drawing>
              <wp:inline distT="0" distB="0" distL="0" distR="0" wp14:anchorId="1A89F4AF" wp14:editId="397C8F07">
                <wp:extent cx="4541177" cy="2198669"/>
                <wp:effectExtent l="19050" t="0" r="12065" b="0"/>
                <wp:docPr id="109" name="Группа 108"/>
                <wp:cNvGraphicFramePr/>
                <a:graphic xmlns:a="http://schemas.openxmlformats.org/drawingml/2006/main">
                  <a:graphicData uri="http://schemas.microsoft.com/office/word/2010/wordprocessingGroup">
                    <wpg:wgp>
                      <wpg:cNvGrpSpPr/>
                      <wpg:grpSpPr>
                        <a:xfrm>
                          <a:off x="0" y="0"/>
                          <a:ext cx="4541177" cy="2198669"/>
                          <a:chOff x="-1" y="0"/>
                          <a:chExt cx="7907991" cy="4164647"/>
                        </a:xfrm>
                      </wpg:grpSpPr>
                      <wpg:grpSp>
                        <wpg:cNvPr id="2" name="Группа 2"/>
                        <wpg:cNvGrpSpPr/>
                        <wpg:grpSpPr>
                          <a:xfrm>
                            <a:off x="4254506" y="0"/>
                            <a:ext cx="3653484" cy="4141283"/>
                            <a:chOff x="4254506" y="0"/>
                            <a:chExt cx="3653484" cy="4141283"/>
                          </a:xfrm>
                        </wpg:grpSpPr>
                        <wps:wsp>
                          <wps:cNvPr id="48" name="Овал 48"/>
                          <wps:cNvSpPr/>
                          <wps:spPr>
                            <a:xfrm>
                              <a:off x="5203213" y="1051479"/>
                              <a:ext cx="1769492" cy="2032192"/>
                            </a:xfrm>
                            <a:prstGeom prst="ellipse">
                              <a:avLst/>
                            </a:prstGeom>
                            <a:solidFill>
                              <a:schemeClr val="bg1"/>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49" name="Группа 49"/>
                          <wpg:cNvGrpSpPr/>
                          <wpg:grpSpPr>
                            <a:xfrm>
                              <a:off x="4254506" y="0"/>
                              <a:ext cx="3653484" cy="4141283"/>
                              <a:chOff x="4254506" y="0"/>
                              <a:chExt cx="3653484" cy="4141283"/>
                            </a:xfrm>
                          </wpg:grpSpPr>
                          <wpg:grpSp>
                            <wpg:cNvPr id="50" name="Группа 50"/>
                            <wpg:cNvGrpSpPr/>
                            <wpg:grpSpPr>
                              <a:xfrm>
                                <a:off x="5695473" y="2959195"/>
                                <a:ext cx="792088" cy="1182088"/>
                                <a:chOff x="5695473" y="2959195"/>
                                <a:chExt cx="792088" cy="1182088"/>
                              </a:xfrm>
                            </wpg:grpSpPr>
                            <wps:wsp>
                              <wps:cNvPr id="81" name="Прямоугольник 81"/>
                              <wps:cNvSpPr/>
                              <wps:spPr>
                                <a:xfrm>
                                  <a:off x="5695473" y="3339537"/>
                                  <a:ext cx="792088" cy="4320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2" name="Овал 82"/>
                              <wps:cNvSpPr/>
                              <wps:spPr>
                                <a:xfrm flipH="1">
                                  <a:off x="5803573" y="2962163"/>
                                  <a:ext cx="179932" cy="243016"/>
                                </a:xfrm>
                                <a:prstGeom prst="ellipse">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 name="Овал 83"/>
                              <wps:cNvSpPr/>
                              <wps:spPr>
                                <a:xfrm flipH="1">
                                  <a:off x="6129333" y="2959195"/>
                                  <a:ext cx="179932" cy="243016"/>
                                </a:xfrm>
                                <a:prstGeom prst="ellipse">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 name="Овал 84"/>
                              <wps:cNvSpPr/>
                              <wps:spPr>
                                <a:xfrm flipH="1">
                                  <a:off x="6194770" y="3898267"/>
                                  <a:ext cx="179932" cy="243016"/>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 name="Овал 85"/>
                              <wps:cNvSpPr/>
                              <wps:spPr>
                                <a:xfrm flipH="1">
                                  <a:off x="5830627" y="3898267"/>
                                  <a:ext cx="179932" cy="243016"/>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51" name="Группа 51"/>
                            <wpg:cNvGrpSpPr/>
                            <wpg:grpSpPr>
                              <a:xfrm rot="3681321">
                                <a:off x="4530935" y="2272851"/>
                                <a:ext cx="792088" cy="1182088"/>
                                <a:chOff x="4530935" y="2272851"/>
                                <a:chExt cx="792088" cy="1182088"/>
                              </a:xfrm>
                            </wpg:grpSpPr>
                            <wps:wsp>
                              <wps:cNvPr id="76" name="Прямоугольник 76"/>
                              <wps:cNvSpPr/>
                              <wps:spPr>
                                <a:xfrm>
                                  <a:off x="4530935" y="2653193"/>
                                  <a:ext cx="792088" cy="4320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7" name="Овал 77"/>
                              <wps:cNvSpPr/>
                              <wps:spPr>
                                <a:xfrm flipH="1">
                                  <a:off x="4639035" y="2275819"/>
                                  <a:ext cx="179932" cy="243016"/>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 name="Овал 78"/>
                              <wps:cNvSpPr/>
                              <wps:spPr>
                                <a:xfrm flipH="1">
                                  <a:off x="4964795" y="2272851"/>
                                  <a:ext cx="179932" cy="243016"/>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9" name="Овал 79"/>
                              <wps:cNvSpPr/>
                              <wps:spPr>
                                <a:xfrm flipH="1">
                                  <a:off x="5030232" y="3211923"/>
                                  <a:ext cx="179932" cy="243016"/>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0" name="Овал 80"/>
                              <wps:cNvSpPr/>
                              <wps:spPr>
                                <a:xfrm flipH="1">
                                  <a:off x="4666089" y="3211923"/>
                                  <a:ext cx="179932" cy="243016"/>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52" name="Группа 52"/>
                            <wpg:cNvGrpSpPr/>
                            <wpg:grpSpPr>
                              <a:xfrm rot="6948689">
                                <a:off x="4449506" y="888344"/>
                                <a:ext cx="792088" cy="1182088"/>
                                <a:chOff x="4449506" y="888344"/>
                                <a:chExt cx="792088" cy="1182088"/>
                              </a:xfrm>
                            </wpg:grpSpPr>
                            <wps:wsp>
                              <wps:cNvPr id="71" name="Прямоугольник 71"/>
                              <wps:cNvSpPr/>
                              <wps:spPr>
                                <a:xfrm>
                                  <a:off x="4449506" y="1268686"/>
                                  <a:ext cx="792088" cy="4320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2" name="Овал 72"/>
                              <wps:cNvSpPr/>
                              <wps:spPr>
                                <a:xfrm flipH="1">
                                  <a:off x="4557606" y="891312"/>
                                  <a:ext cx="179932" cy="243016"/>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3" name="Овал 73"/>
                              <wps:cNvSpPr/>
                              <wps:spPr>
                                <a:xfrm flipH="1">
                                  <a:off x="4883366" y="888344"/>
                                  <a:ext cx="179932" cy="243016"/>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4" name="Овал 74"/>
                              <wps:cNvSpPr/>
                              <wps:spPr>
                                <a:xfrm flipH="1">
                                  <a:off x="4948803" y="1827416"/>
                                  <a:ext cx="179932" cy="243016"/>
                                </a:xfrm>
                                <a:prstGeom prst="ellipse">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5" name="Овал 75"/>
                              <wps:cNvSpPr/>
                              <wps:spPr>
                                <a:xfrm flipH="1">
                                  <a:off x="4584660" y="1827416"/>
                                  <a:ext cx="179932" cy="243016"/>
                                </a:xfrm>
                                <a:prstGeom prst="ellipse">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53" name="Группа 53"/>
                            <wpg:cNvGrpSpPr/>
                            <wpg:grpSpPr>
                              <a:xfrm>
                                <a:off x="5683460" y="0"/>
                                <a:ext cx="792088" cy="1182210"/>
                                <a:chOff x="5683460" y="0"/>
                                <a:chExt cx="792088" cy="1182210"/>
                              </a:xfrm>
                            </wpg:grpSpPr>
                            <wps:wsp>
                              <wps:cNvPr id="66" name="Прямоугольник 66"/>
                              <wps:cNvSpPr/>
                              <wps:spPr>
                                <a:xfrm>
                                  <a:off x="5683460" y="380464"/>
                                  <a:ext cx="792088" cy="4320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Овал 67"/>
                              <wps:cNvSpPr/>
                              <wps:spPr>
                                <a:xfrm flipH="1">
                                  <a:off x="5792329" y="0"/>
                                  <a:ext cx="179932" cy="243016"/>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Овал 68"/>
                              <wps:cNvSpPr/>
                              <wps:spPr>
                                <a:xfrm flipH="1">
                                  <a:off x="6182757" y="0"/>
                                  <a:ext cx="179932" cy="243016"/>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Овал 69"/>
                              <wps:cNvSpPr/>
                              <wps:spPr>
                                <a:xfrm flipH="1">
                                  <a:off x="6182757" y="939194"/>
                                  <a:ext cx="179932" cy="243016"/>
                                </a:xfrm>
                                <a:prstGeom prst="ellipse">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0" name="Овал 70"/>
                              <wps:cNvSpPr/>
                              <wps:spPr>
                                <a:xfrm flipH="1">
                                  <a:off x="5818614" y="939194"/>
                                  <a:ext cx="179932" cy="243016"/>
                                </a:xfrm>
                                <a:prstGeom prst="ellipse">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54" name="Группа 54"/>
                            <wpg:cNvGrpSpPr/>
                            <wpg:grpSpPr>
                              <a:xfrm rot="17763675">
                                <a:off x="6851331" y="2233949"/>
                                <a:ext cx="792088" cy="1182088"/>
                                <a:chOff x="6851331" y="2233949"/>
                                <a:chExt cx="792088" cy="1182088"/>
                              </a:xfrm>
                            </wpg:grpSpPr>
                            <wps:wsp>
                              <wps:cNvPr id="61" name="Прямоугольник 61"/>
                              <wps:cNvSpPr/>
                              <wps:spPr>
                                <a:xfrm>
                                  <a:off x="6851331" y="2614291"/>
                                  <a:ext cx="792088" cy="4320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Овал 62"/>
                              <wps:cNvSpPr/>
                              <wps:spPr>
                                <a:xfrm flipH="1">
                                  <a:off x="6959431" y="2236917"/>
                                  <a:ext cx="179932" cy="243016"/>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 name="Овал 63"/>
                              <wps:cNvSpPr/>
                              <wps:spPr>
                                <a:xfrm flipH="1">
                                  <a:off x="7285191" y="2233949"/>
                                  <a:ext cx="179932" cy="243016"/>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4" name="Овал 64"/>
                              <wps:cNvSpPr/>
                              <wps:spPr>
                                <a:xfrm flipH="1">
                                  <a:off x="7350628" y="3173021"/>
                                  <a:ext cx="179932" cy="243016"/>
                                </a:xfrm>
                                <a:prstGeom prst="ellipse">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5" name="Овал 65"/>
                              <wps:cNvSpPr/>
                              <wps:spPr>
                                <a:xfrm flipH="1">
                                  <a:off x="6986485" y="3173021"/>
                                  <a:ext cx="179932" cy="243016"/>
                                </a:xfrm>
                                <a:prstGeom prst="ellipse">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55" name="Группа 55"/>
                            <wpg:cNvGrpSpPr/>
                            <wpg:grpSpPr>
                              <a:xfrm rot="3681321">
                                <a:off x="6920902" y="857843"/>
                                <a:ext cx="792088" cy="1182088"/>
                                <a:chOff x="6920902" y="857843"/>
                                <a:chExt cx="792088" cy="1182088"/>
                              </a:xfrm>
                            </wpg:grpSpPr>
                            <wps:wsp>
                              <wps:cNvPr id="56" name="Прямоугольник 56"/>
                              <wps:cNvSpPr/>
                              <wps:spPr>
                                <a:xfrm>
                                  <a:off x="6920902" y="1238185"/>
                                  <a:ext cx="792088" cy="4320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Овал 57"/>
                              <wps:cNvSpPr/>
                              <wps:spPr>
                                <a:xfrm flipH="1">
                                  <a:off x="7029002" y="860811"/>
                                  <a:ext cx="179932" cy="243016"/>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 name="Овал 58"/>
                              <wps:cNvSpPr/>
                              <wps:spPr>
                                <a:xfrm flipH="1">
                                  <a:off x="7354762" y="857843"/>
                                  <a:ext cx="179932" cy="243016"/>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 name="Овал 59"/>
                              <wps:cNvSpPr/>
                              <wps:spPr>
                                <a:xfrm flipH="1">
                                  <a:off x="7420199" y="1796915"/>
                                  <a:ext cx="179932" cy="243016"/>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Овал 60"/>
                              <wps:cNvSpPr/>
                              <wps:spPr>
                                <a:xfrm flipH="1">
                                  <a:off x="7056056" y="1796915"/>
                                  <a:ext cx="179932" cy="243016"/>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grpSp>
                      <wpg:grpSp>
                        <wpg:cNvPr id="3" name="Группа 3"/>
                        <wpg:cNvGrpSpPr/>
                        <wpg:grpSpPr>
                          <a:xfrm>
                            <a:off x="-1" y="23362"/>
                            <a:ext cx="3670814" cy="4141285"/>
                            <a:chOff x="0" y="23362"/>
                            <a:chExt cx="3580602" cy="3960440"/>
                          </a:xfrm>
                        </wpg:grpSpPr>
                        <wps:wsp>
                          <wps:cNvPr id="4" name="Овал 4"/>
                          <wps:cNvSpPr/>
                          <wps:spPr>
                            <a:xfrm>
                              <a:off x="934234" y="987486"/>
                              <a:ext cx="1769492" cy="2032192"/>
                            </a:xfrm>
                            <a:prstGeom prst="ellipse">
                              <a:avLst/>
                            </a:prstGeom>
                            <a:solidFill>
                              <a:schemeClr val="bg1"/>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5" name="Группа 5"/>
                          <wpg:cNvGrpSpPr/>
                          <wpg:grpSpPr>
                            <a:xfrm>
                              <a:off x="0" y="23362"/>
                              <a:ext cx="3580602" cy="3960440"/>
                              <a:chOff x="0" y="23362"/>
                              <a:chExt cx="3653484" cy="4141283"/>
                            </a:xfrm>
                          </wpg:grpSpPr>
                          <wpg:grpSp>
                            <wpg:cNvPr id="12" name="Группа 12"/>
                            <wpg:cNvGrpSpPr/>
                            <wpg:grpSpPr>
                              <a:xfrm>
                                <a:off x="1440967" y="3005883"/>
                                <a:ext cx="792088" cy="1158762"/>
                                <a:chOff x="1440967" y="3005883"/>
                                <a:chExt cx="792088" cy="1158762"/>
                              </a:xfrm>
                            </wpg:grpSpPr>
                            <wps:wsp>
                              <wps:cNvPr id="43" name="Прямоугольник 43"/>
                              <wps:cNvSpPr/>
                              <wps:spPr>
                                <a:xfrm>
                                  <a:off x="1440967" y="3362899"/>
                                  <a:ext cx="792088" cy="4320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 name="Овал 44"/>
                              <wps:cNvSpPr/>
                              <wps:spPr>
                                <a:xfrm flipH="1">
                                  <a:off x="1576324" y="3005883"/>
                                  <a:ext cx="179932" cy="243016"/>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 name="Овал 45"/>
                              <wps:cNvSpPr/>
                              <wps:spPr>
                                <a:xfrm flipH="1">
                                  <a:off x="1920936" y="3027338"/>
                                  <a:ext cx="179932" cy="243016"/>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 name="Овал 46"/>
                              <wps:cNvSpPr/>
                              <wps:spPr>
                                <a:xfrm flipH="1">
                                  <a:off x="1940264" y="3921629"/>
                                  <a:ext cx="179932" cy="243016"/>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7" name="Овал 47"/>
                              <wps:cNvSpPr/>
                              <wps:spPr>
                                <a:xfrm flipH="1">
                                  <a:off x="1576121" y="3921629"/>
                                  <a:ext cx="179932" cy="243016"/>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3" name="Группа 13"/>
                            <wpg:cNvGrpSpPr/>
                            <wpg:grpSpPr>
                              <a:xfrm rot="3681321">
                                <a:off x="276429" y="2296213"/>
                                <a:ext cx="792088" cy="1182088"/>
                                <a:chOff x="276429" y="2296213"/>
                                <a:chExt cx="792088" cy="1182088"/>
                              </a:xfrm>
                            </wpg:grpSpPr>
                            <wps:wsp>
                              <wps:cNvPr id="38" name="Прямоугольник 38"/>
                              <wps:cNvSpPr/>
                              <wps:spPr>
                                <a:xfrm>
                                  <a:off x="276429" y="2676555"/>
                                  <a:ext cx="792088" cy="4320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9" name="Овал 39"/>
                              <wps:cNvSpPr/>
                              <wps:spPr>
                                <a:xfrm flipH="1">
                                  <a:off x="384529" y="2299181"/>
                                  <a:ext cx="179932" cy="243016"/>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0" name="Овал 40"/>
                              <wps:cNvSpPr/>
                              <wps:spPr>
                                <a:xfrm flipH="1">
                                  <a:off x="710289" y="2296213"/>
                                  <a:ext cx="179932" cy="243016"/>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1" name="Овал 41"/>
                              <wps:cNvSpPr/>
                              <wps:spPr>
                                <a:xfrm flipH="1">
                                  <a:off x="775726" y="3235285"/>
                                  <a:ext cx="179932" cy="243016"/>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 name="Овал 42"/>
                              <wps:cNvSpPr/>
                              <wps:spPr>
                                <a:xfrm flipH="1">
                                  <a:off x="411583" y="3235285"/>
                                  <a:ext cx="179932" cy="243016"/>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4" name="Группа 14"/>
                            <wpg:cNvGrpSpPr/>
                            <wpg:grpSpPr>
                              <a:xfrm rot="6948689">
                                <a:off x="195000" y="911706"/>
                                <a:ext cx="792088" cy="1182088"/>
                                <a:chOff x="195000" y="911706"/>
                                <a:chExt cx="792088" cy="1182088"/>
                              </a:xfrm>
                            </wpg:grpSpPr>
                            <wps:wsp>
                              <wps:cNvPr id="33" name="Прямоугольник 33"/>
                              <wps:cNvSpPr/>
                              <wps:spPr>
                                <a:xfrm>
                                  <a:off x="195000" y="1292048"/>
                                  <a:ext cx="792088" cy="4320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4" name="Овал 34"/>
                              <wps:cNvSpPr/>
                              <wps:spPr>
                                <a:xfrm flipH="1">
                                  <a:off x="303100" y="914674"/>
                                  <a:ext cx="179932" cy="243016"/>
                                </a:xfrm>
                                <a:prstGeom prst="ellipse">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 name="Овал 35"/>
                              <wps:cNvSpPr/>
                              <wps:spPr>
                                <a:xfrm flipH="1">
                                  <a:off x="628860" y="911706"/>
                                  <a:ext cx="179932" cy="243016"/>
                                </a:xfrm>
                                <a:prstGeom prst="ellipse">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Овал 36"/>
                              <wps:cNvSpPr/>
                              <wps:spPr>
                                <a:xfrm flipH="1">
                                  <a:off x="694297" y="1850778"/>
                                  <a:ext cx="179932" cy="243016"/>
                                </a:xfrm>
                                <a:prstGeom prst="ellipse">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Овал 37"/>
                              <wps:cNvSpPr/>
                              <wps:spPr>
                                <a:xfrm flipH="1">
                                  <a:off x="330154" y="1850778"/>
                                  <a:ext cx="179932" cy="243016"/>
                                </a:xfrm>
                                <a:prstGeom prst="ellipse">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5" name="Группа 15"/>
                            <wpg:cNvGrpSpPr/>
                            <wpg:grpSpPr>
                              <a:xfrm>
                                <a:off x="1428954" y="23362"/>
                                <a:ext cx="792088" cy="1182210"/>
                                <a:chOff x="1428954" y="23362"/>
                                <a:chExt cx="792088" cy="1182210"/>
                              </a:xfrm>
                            </wpg:grpSpPr>
                            <wps:wsp>
                              <wps:cNvPr id="28" name="Прямоугольник 28"/>
                              <wps:cNvSpPr/>
                              <wps:spPr>
                                <a:xfrm>
                                  <a:off x="1428954" y="403826"/>
                                  <a:ext cx="792088" cy="4320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 name="Овал 29"/>
                              <wps:cNvSpPr/>
                              <wps:spPr>
                                <a:xfrm flipH="1">
                                  <a:off x="1537823" y="23362"/>
                                  <a:ext cx="179932" cy="243016"/>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 name="Овал 30"/>
                              <wps:cNvSpPr/>
                              <wps:spPr>
                                <a:xfrm flipH="1">
                                  <a:off x="1928251" y="23362"/>
                                  <a:ext cx="179932" cy="243016"/>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 name="Овал 31"/>
                              <wps:cNvSpPr/>
                              <wps:spPr>
                                <a:xfrm flipH="1">
                                  <a:off x="1928251" y="962556"/>
                                  <a:ext cx="179932" cy="243016"/>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2" name="Овал 32"/>
                              <wps:cNvSpPr/>
                              <wps:spPr>
                                <a:xfrm flipH="1">
                                  <a:off x="1564108" y="962556"/>
                                  <a:ext cx="179932" cy="243016"/>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6" name="Группа 16"/>
                            <wpg:cNvGrpSpPr/>
                            <wpg:grpSpPr>
                              <a:xfrm rot="17763675">
                                <a:off x="2598158" y="2259447"/>
                                <a:ext cx="792088" cy="1179120"/>
                                <a:chOff x="2598158" y="2259447"/>
                                <a:chExt cx="792088" cy="1179120"/>
                              </a:xfrm>
                            </wpg:grpSpPr>
                            <wps:wsp>
                              <wps:cNvPr id="23" name="Прямоугольник 23"/>
                              <wps:cNvSpPr/>
                              <wps:spPr>
                                <a:xfrm>
                                  <a:off x="2598158" y="2636821"/>
                                  <a:ext cx="792088" cy="4320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 name="Овал 24"/>
                              <wps:cNvSpPr/>
                              <wps:spPr>
                                <a:xfrm flipH="1">
                                  <a:off x="2706258" y="2259447"/>
                                  <a:ext cx="179932" cy="243016"/>
                                </a:xfrm>
                                <a:prstGeom prst="ellipse">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 name="Овал 25"/>
                              <wps:cNvSpPr/>
                              <wps:spPr>
                                <a:xfrm flipH="1">
                                  <a:off x="3026904" y="2270869"/>
                                  <a:ext cx="179932" cy="243016"/>
                                </a:xfrm>
                                <a:prstGeom prst="ellipse">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 name="Овал 26"/>
                              <wps:cNvSpPr/>
                              <wps:spPr>
                                <a:xfrm flipH="1">
                                  <a:off x="3097455" y="3195551"/>
                                  <a:ext cx="179932" cy="243016"/>
                                </a:xfrm>
                                <a:prstGeom prst="ellipse">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 name="Овал 27"/>
                              <wps:cNvSpPr/>
                              <wps:spPr>
                                <a:xfrm flipH="1">
                                  <a:off x="2733312" y="3195551"/>
                                  <a:ext cx="179932" cy="243016"/>
                                </a:xfrm>
                                <a:prstGeom prst="ellipse">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7" name="Группа 17"/>
                            <wpg:cNvGrpSpPr/>
                            <wpg:grpSpPr>
                              <a:xfrm rot="3681321">
                                <a:off x="2666396" y="881205"/>
                                <a:ext cx="792088" cy="1182088"/>
                                <a:chOff x="2666396" y="881205"/>
                                <a:chExt cx="792088" cy="1182088"/>
                              </a:xfrm>
                            </wpg:grpSpPr>
                            <wps:wsp>
                              <wps:cNvPr id="18" name="Прямоугольник 18"/>
                              <wps:cNvSpPr/>
                              <wps:spPr>
                                <a:xfrm>
                                  <a:off x="2666396" y="1261547"/>
                                  <a:ext cx="792088" cy="4320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Овал 19"/>
                              <wps:cNvSpPr/>
                              <wps:spPr>
                                <a:xfrm flipH="1">
                                  <a:off x="2774496" y="884173"/>
                                  <a:ext cx="179932" cy="243016"/>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Овал 20"/>
                              <wps:cNvSpPr/>
                              <wps:spPr>
                                <a:xfrm flipH="1">
                                  <a:off x="3100256" y="881205"/>
                                  <a:ext cx="179932" cy="243016"/>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 name="Овал 21"/>
                              <wps:cNvSpPr/>
                              <wps:spPr>
                                <a:xfrm flipH="1">
                                  <a:off x="3165693" y="1820277"/>
                                  <a:ext cx="179932" cy="243016"/>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Овал 22"/>
                              <wps:cNvSpPr/>
                              <wps:spPr>
                                <a:xfrm flipH="1">
                                  <a:off x="2774908" y="1760927"/>
                                  <a:ext cx="179932" cy="243016"/>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6" name="Прямая со стрелкой 6"/>
                          <wps:cNvCnPr/>
                          <wps:spPr>
                            <a:xfrm flipH="1" flipV="1">
                              <a:off x="1313986" y="2524445"/>
                              <a:ext cx="320574" cy="21686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7" name="Прямая со стрелкой 7"/>
                          <wps:cNvCnPr/>
                          <wps:spPr>
                            <a:xfrm flipV="1">
                              <a:off x="1135598" y="1829396"/>
                              <a:ext cx="0" cy="398876"/>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8" name="Прямая со стрелкой 8"/>
                          <wps:cNvCnPr/>
                          <wps:spPr>
                            <a:xfrm flipH="1">
                              <a:off x="2013354" y="2469999"/>
                              <a:ext cx="277912" cy="271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9" name="Прямая со стрелкой 9"/>
                          <wps:cNvCnPr/>
                          <wps:spPr>
                            <a:xfrm flipV="1">
                              <a:off x="1276014" y="1258855"/>
                              <a:ext cx="346562" cy="23619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0" name="Прямая со стрелкой 10"/>
                          <wps:cNvCnPr/>
                          <wps:spPr>
                            <a:xfrm>
                              <a:off x="2519139" y="1798209"/>
                              <a:ext cx="0" cy="410746"/>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1" name="Прямая со стрелкой 11"/>
                          <wps:cNvCnPr/>
                          <wps:spPr>
                            <a:xfrm>
                              <a:off x="2035987" y="1266670"/>
                              <a:ext cx="281496" cy="271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108" o:spid="_x0000_s1026" style="width:357.55pt;height:173.1pt;mso-position-horizontal-relative:char;mso-position-vertical-relative:line" coordorigin="" coordsize="79079,41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">
                <v:group id="Группа 2" o:spid="_x0000_s1027" style="position:absolute;left:42545;width:36534;height:41412" coordorigin="42545" coordsize="36534,41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oval id="Овал 48" o:spid="_x0000_s1028" style="position:absolute;left:52032;top:10514;width:17695;height:203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NauL8A&#10;AADbAAAADwAAAGRycy9kb3ducmV2LnhtbERPTYvCMBC9C/6HMII3m65IWappcQXBiwe7i+ehmW3L&#10;NpPSRE399eYg7PHxvndlML240+g6ywo+khQEcW11x42Cn+/j6hOE88gae8ukYCIHZTGf7TDX9sEX&#10;ule+ETGEXY4KWu+HXEpXt2TQJXYgjtyvHQ36CMdG6hEfMdz0cp2mmTTYcWxocaBDS/VfdTMK9rcw&#10;XdeZOWTny0T2i6bQPCullouw34LwFPy/+O0+aQWbODZ+iT9AF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I1q4vwAAANsAAAAPAAAAAAAAAAAAAAAAAJgCAABkcnMvZG93bnJl&#10;di54bWxQSwUGAAAAAAQABAD1AAAAhAMAAAAA&#10;" fillcolor="white [3212]" strokecolor="#243f60 [1604]" strokeweight=".25pt"/>
                  <v:group id="Группа 49" o:spid="_x0000_s1029" style="position:absolute;left:42545;width:36534;height:41412" coordorigin="42545" coordsize="36534,41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group id="Группа 50" o:spid="_x0000_s1030" style="position:absolute;left:56954;top:29591;width:7921;height:11821" coordorigin="56954,29591" coordsize="7920,1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Прямоугольник 81" o:spid="_x0000_s1031" style="position:absolute;left:56954;top:33395;width:7921;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uxr8MA&#10;AADbAAAADwAAAGRycy9kb3ducmV2LnhtbESPwWrDMBBE74X8g9hAbrXsUFrjRgmlUFJyCbH7AYu1&#10;td1aKyMptpOvjwqBHoeZecNsdrPpxUjOd5YVZEkKgri2uuNGwVf18ZiD8AFZY2+ZFFzIw267eNhg&#10;oe3EJxrL0IgIYV+ggjaEoZDS1y0Z9IkdiKP3bZ3BEKVrpHY4Rbjp5TpNn6XBjuNCiwO9t1T/lmej&#10;wGbHcKimpzPT5PZ591P315dcqdVyfnsFEWgO/+F7+1MryDP4+xJ/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uxr8MAAADbAAAADwAAAAAAAAAAAAAAAACYAgAAZHJzL2Rv&#10;d25yZXYueG1sUEsFBgAAAAAEAAQA9QAAAIgDAAAAAA==&#10;" fillcolor="#4f81bd [3204]" strokecolor="#243f60 [1604]" strokeweight="2pt"/>
                      <v:oval id="Овал 82" o:spid="_x0000_s1032" style="position:absolute;left:58035;top:29621;width:1800;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L5A8IA&#10;AADbAAAADwAAAGRycy9kb3ducmV2LnhtbESPQWvCQBSE7wX/w/IK3uqmQYJEV2ktBQ9eauP9kX3Z&#10;BLNvQ3Z14793hUKPw8x8w2x2k+3FjUbfOVbwvshAENdOd2wUVL/fbysQPiBr7B2Tgjt52G1nLxss&#10;tYv8Q7dTMCJB2JeooA1hKKX0dUsW/cINxMlr3GgxJDkaqUeMCW57mWdZIS12nBZaHGjfUn05Xa2C&#10;q+zux9gsq6+8MUXxGeP54oxS89fpYw0i0BT+w3/tg1awyuH5Jf0A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svkDwgAAANsAAAAPAAAAAAAAAAAAAAAAAJgCAABkcnMvZG93&#10;bnJldi54bWxQSwUGAAAAAAQABAD1AAAAhwMAAAAA&#10;" fillcolor="#7030a0" stroked="f" strokeweight="2pt"/>
                      <v:oval id="Овал 83" o:spid="_x0000_s1033" style="position:absolute;left:61293;top:29591;width:1799;height:243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5cmMIA&#10;AADbAAAADwAAAGRycy9kb3ducmV2LnhtbESPT4vCMBTE74LfITzBm6arS5GuUVaXBQ978c/eH81r&#10;WmxeShNN/fZmYcHjMDO/YdbbwbbiTr1vHCt4m2cgiEunGzYKLufv2QqED8gaW8ek4EEetpvxaI2F&#10;dpGPdD8FIxKEfYEK6hC6Qkpf1mTRz11HnLzK9RZDkr2RuseY4LaViyzLpcWG00KNHe1rKq+nm1Vw&#10;k83jJ1bvl69FZfJ8F+Pv1RmlppPh8wNEoCG8wv/tg1awWsLfl/Q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lyYwgAAANsAAAAPAAAAAAAAAAAAAAAAAJgCAABkcnMvZG93&#10;bnJldi54bWxQSwUGAAAAAAQABAD1AAAAhwMAAAAA&#10;" fillcolor="#7030a0" stroked="f" strokeweight="2pt"/>
                      <v:oval id="Овал 84" o:spid="_x0000_s1034" style="position:absolute;left:61947;top:38982;width:1800;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NtkMUA&#10;AADbAAAADwAAAGRycy9kb3ducmV2LnhtbESPQWuDQBSE74H+h+UVeotrQhvEZhO0IHgogSaV0tvD&#10;fVGJ+1bcbbT/Plso5DjMzDfMdj+bXlxpdJ1lBasoBkFcW91xo+DzVCwTEM4ja+wtk4JfcrDfPSy2&#10;mGo78Qddj74RAcIuRQWt90MqpatbMugiOxAH72xHgz7IsZF6xCnATS/XcbyRBjsOCy0O9NZSfTn+&#10;GAXTV1kNeb8+5AWZS/lO1Uv2XSj19DhnryA8zf4e/m+XWkHyDH9fwg+Qu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o22QxQAAANsAAAAPAAAAAAAAAAAAAAAAAJgCAABkcnMv&#10;ZG93bnJldi54bWxQSwUGAAAAAAQABAD1AAAAigMAAAAA&#10;" fillcolor="red" stroked="f" strokeweight="2pt"/>
                      <v:oval id="Овал 85" o:spid="_x0000_s1035" style="position:absolute;left:58306;top:38982;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IC8MA&#10;AADbAAAADwAAAGRycy9kb3ducmV2LnhtbESPT4vCMBTE78J+h/CEvWmqoEjXWHSh0IMI/mPZ26N5&#10;25Y2L6WJtvvtjSB4HGbmN8w6GUwj7tS5yrKC2TQCQZxbXXGh4HJOJysQziNrbCyTgn9ykGw+RmuM&#10;te35SPeTL0SAsItRQel9G0vp8pIMuqltiYP3ZzuDPsiukLrDPsBNI+dRtJQGKw4LJbb0XVJen25G&#10;Qf+TXdtdMz/sUjJ1tqfrYvubKvU5HrZfIDwN/h1+tTOtYLWA55fw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IC8MAAADbAAAADwAAAAAAAAAAAAAAAACYAgAAZHJzL2Rv&#10;d25yZXYueG1sUEsFBgAAAAAEAAQA9QAAAIgDAAAAAA==&#10;" fillcolor="red" stroked="f" strokeweight="2pt"/>
                    </v:group>
                    <v:group id="Группа 51" o:spid="_x0000_s1036" style="position:absolute;left:45309;top:22728;width:7921;height:11821;rotation:4020984fd" coordorigin="45309,22728" coordsize="7920,1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9ZDPFAAAA2wAA&#10;AA8AAAAAAAAAAAAAAAAAqgIAAGRycy9kb3ducmV2LnhtbFBLBQYAAAAABAAEAPoAAACcAwAAAAA=&#10;">
                      <v:rect id="Прямоугольник 76" o:spid="_x0000_s1037" style="position:absolute;left:45309;top:26531;width:79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Z/MIA&#10;AADbAAAADwAAAGRycy9kb3ducmV2LnhtbESP0YrCMBRE3wX/IVzBN01dREvXKCLIii+Ldj/g0lzb&#10;anNTkmirX79ZWPBxmJkzzGrTm0Y8yPnasoLZNAFBXFhdc6ngJ99PUhA+IGtsLJOCJ3nYrIeDFWba&#10;dnyixzmUIkLYZ6igCqHNpPRFRQb91LbE0btYZzBE6UqpHXYRbhr5kSQLabDmuFBhS7uKitv5bhTY&#10;2Xc45t38ztS5r7S+Fs1rmSo1HvXbTxCB+vAO/7cPWsFyAX9f4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V1n8wgAAANsAAAAPAAAAAAAAAAAAAAAAAJgCAABkcnMvZG93&#10;bnJldi54bWxQSwUGAAAAAAQABAD1AAAAhwMAAAAA&#10;" fillcolor="#4f81bd [3204]" strokecolor="#243f60 [1604]" strokeweight="2pt"/>
                      <v:oval id="Овал 77" o:spid="_x0000_s1038" style="position:absolute;left:46390;top:22758;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SDwMMA&#10;AADbAAAADwAAAGRycy9kb3ducmV2LnhtbESPQYvCMBSE78L+h/CEvWmqoC7VKLpQ6GER1C3i7dE8&#10;22LzUppou/9+Iwgeh5n5hlltelOLB7WusqxgMo5AEOdWV1wo+D0loy8QziNrrC2Tgj9ysFl/DFYY&#10;a9vxgR5HX4gAYRejgtL7JpbS5SUZdGPbEAfvaluDPsi2kLrFLsBNLadRNJcGKw4LJTb0XVJ+O96N&#10;gu6cZs2unu53CZlb+kPZbHtJlPoc9tslCE+9f4df7VQrWCzg+SX8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SDwMMAAADbAAAADwAAAAAAAAAAAAAAAACYAgAAZHJzL2Rv&#10;d25yZXYueG1sUEsFBgAAAAAEAAQA9QAAAIgDAAAAAA==&#10;" fillcolor="red" stroked="f" strokeweight="2pt"/>
                      <v:oval id="Овал 78" o:spid="_x0000_s1039" style="position:absolute;left:49647;top:22728;width:1800;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XssEA&#10;AADbAAAADwAAAGRycy9kb3ducmV2LnhtbERPy4rCMBTdD/gP4QruxlRhVDrGokKhCxF8Mczu0txp&#10;S5ub0mRs/XuzEFweznudDKYRd+pcZVnBbBqBIM6trrhQcL2knysQziNrbCyTggc5SDajjzXG2vZ8&#10;ovvZFyKEsItRQel9G0vp8pIMuqltiQP3ZzuDPsCukLrDPoSbRs6jaCENVhwaSmxpX1Jen/+Ngv4n&#10;u7W7Zn7cpWTq7EC3r+1vqtRkPGy/QXga/Fv8cmdawTKMDV/CD5C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7F7LBAAAA2wAAAA8AAAAAAAAAAAAAAAAAmAIAAGRycy9kb3du&#10;cmV2LnhtbFBLBQYAAAAABAAEAPUAAACGAwAAAAA=&#10;" fillcolor="red" stroked="f" strokeweight="2pt"/>
                      <v:oval id="Овал 79" o:spid="_x0000_s1040" style="position:absolute;left:50302;top:32119;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EhMcQA&#10;AADbAAAADwAAAGRycy9kb3ducmV2LnhtbESPQWvCQBSE74X+h+UVems2tdhqdCNFEHqxtNGDx0f2&#10;mYRk34bdNYn/vlsQPA4z8w2z3kymEwM531hW8JqkIIhLqxuuFBwPu5cFCB+QNXaWScGVPGzyx4c1&#10;ZtqO/EtDESoRIewzVFCH0GdS+rImgz6xPXH0ztYZDFG6SmqHY4SbTs7S9F0abDgu1NjTtqayLS5G&#10;gXXfc34rtj/mtLwM124K7VjtlXp+mj5XIAJN4R6+tb+0go8l/H+JP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xITHEAAAA2wAAAA8AAAAAAAAAAAAAAAAAmAIAAGRycy9k&#10;b3ducmV2LnhtbFBLBQYAAAAABAAEAPUAAACJAwAAAAA=&#10;" fillcolor="yellow" stroked="f" strokeweight="2pt"/>
                      <v:oval id="Овал 80" o:spid="_x0000_s1041" style="position:absolute;left:46660;top:32119;width:1800;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4i8AA&#10;AADbAAAADwAAAGRycy9kb3ducmV2LnhtbERPu2rDMBTdC/0HcQvZGrkNKakbxRRDIUtC4mToeLFu&#10;bRPrykjy6++jIdDxcN7bbDKtGMj5xrKCt2UCgri0uuFKwfXy87oB4QOyxtYyKZjJQ7Z7ftpiqu3I&#10;ZxqKUIkYwj5FBXUIXSqlL2sy6Je2I47cn3UGQ4SuktrhGMNNK9+T5EMabDg21NhRXlN5K3qjwLrj&#10;mldFfjK/n/0wt1O4jdVBqcXL9P0FItAU/sUP914r2MT18Uv8AXJ3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74i8AAAADbAAAADwAAAAAAAAAAAAAAAACYAgAAZHJzL2Rvd25y&#10;ZXYueG1sUEsFBgAAAAAEAAQA9QAAAIUDAAAAAA==&#10;" fillcolor="yellow" stroked="f" strokeweight="2pt"/>
                    </v:group>
                    <v:group id="Группа 52" o:spid="_x0000_s1042" style="position:absolute;left:44494;top:8884;width:7921;height:11820;rotation:7589821fd" coordorigin="44495,8883" coordsize="7920,1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2O8asQAAADbAAAA&#10;DwAAAAAAAAAAAAAAAACqAgAAZHJzL2Rvd25yZXYueG1sUEsFBgAAAAAEAAQA+gAAAJsDAAAAAA==&#10;">
                      <v:rect id="Прямоугольник 71" o:spid="_x0000_s1043" style="position:absolute;left:44495;top:12686;width:79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7BiMIA&#10;AADbAAAADwAAAGRycy9kb3ducmV2LnhtbESP3YrCMBSE74V9h3AW9k7TyqKla5RlQRRvxJ8HODRn&#10;22pzUpJoq09vBMHLYWa+YWaL3jTiSs7XlhWkowQEcWF1zaWC42E5zED4gKyxsUwKbuRhMf8YzDDX&#10;tuMdXfehFBHCPkcFVQhtLqUvKjLoR7Yljt6/dQZDlK6U2mEX4aaR4ySZSIM1x4UKW/qrqDjvL0aB&#10;Tbdhc+i+L0ydW2X1qWju00ypr8/+9wdEoD68w6/2WiuYpvD8En+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vsGIwgAAANsAAAAPAAAAAAAAAAAAAAAAAJgCAABkcnMvZG93&#10;bnJldi54bWxQSwUGAAAAAAQABAD1AAAAhwMAAAAA&#10;" fillcolor="#4f81bd [3204]" strokecolor="#243f60 [1604]" strokeweight="2pt"/>
                      <v:oval id="Овал 72" o:spid="_x0000_s1044" style="position:absolute;left:45576;top:8913;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WzQMMA&#10;AADbAAAADwAAAGRycy9kb3ducmV2LnhtbESPQWvCQBSE7wX/w/IEb3Wj0mqjmyCC4KWlpj14fGRf&#10;k2D2bdhdk/jv3UKhx2FmvmF2+Wha0ZPzjWUFi3kCgri0uuFKwffX8XkDwgdkja1lUnAnD3k2edph&#10;qu3AZ+qLUIkIYZ+igjqELpXSlzUZ9HPbEUfvxzqDIUpXSe1wiHDTymWSvEqDDceFGjs61FRei5tR&#10;YN3HC6+Kw6e5vN36ezuG61C9KzWbjvstiEBj+A//tU9awXoJv1/iD5D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WzQMMAAADbAAAADwAAAAAAAAAAAAAAAACYAgAAZHJzL2Rv&#10;d25yZXYueG1sUEsFBgAAAAAEAAQA9QAAAIgDAAAAAA==&#10;" fillcolor="yellow" stroked="f" strokeweight="2pt"/>
                      <v:oval id="Овал 73" o:spid="_x0000_s1045" style="position:absolute;left:48833;top:8883;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kW28MA&#10;AADbAAAADwAAAGRycy9kb3ducmV2LnhtbESPQWvCQBSE70L/w/IKvZlNK1pNXaUIhV4UGz14fGSf&#10;STD7NuyuSfz3XUHwOMzMN8xyPZhGdOR8bVnBe5KCIC6srrlUcDz8jOcgfEDW2FgmBTfysF69jJaY&#10;advzH3V5KEWEsM9QQRVCm0npi4oM+sS2xNE7W2cwROlKqR32EW4a+ZGmM2mw5rhQYUubiopLfjUK&#10;rNtNeZJv9ua0uHa3ZgiXvtwq9fY6fH+BCDSEZ/jR/tUKPidw/xJ/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5kW28MAAADbAAAADwAAAAAAAAAAAAAAAACYAgAAZHJzL2Rv&#10;d25yZXYueG1sUEsFBgAAAAAEAAQA9QAAAIgDAAAAAA==&#10;" fillcolor="yellow" stroked="f" strokeweight="2pt"/>
                      <v:oval id="Овал 74" o:spid="_x0000_s1046" style="position:absolute;left:49488;top:18274;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T9mMEA&#10;AADbAAAADwAAAGRycy9kb3ducmV2LnhtbESP3YrCMBSE7xd8h3AEbxZNXReVahRxEbyS9ecBDs2x&#10;DTYnpYm1+vRGELwcZuYbZr5sbSkaqr1xrGA4SEAQZ04bzhWcjpv+FIQPyBpLx6TgTh6Wi87XHFPt&#10;bryn5hByESHsU1RQhFClUvqsIIt+4Cri6J1dbTFEWedS13iLcFvKnyQZS4uG40KBFa0Lyi6Hq1Xw&#10;8LthI81/gqM/Ns3pe2TWV1aq121XMxCB2vAJv9tbrWDyC68v8Q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E/ZjBAAAA2wAAAA8AAAAAAAAAAAAAAAAAmAIAAGRycy9kb3du&#10;cmV2LnhtbFBLBQYAAAAABAAEAPUAAACGAwAAAAA=&#10;" fillcolor="#92d050" stroked="f" strokeweight="2pt"/>
                      <v:oval id="Овал 75" o:spid="_x0000_s1047" style="position:absolute;left:45846;top:18274;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YA8EA&#10;AADbAAAADwAAAGRycy9kb3ducmV2LnhtbESP3YrCMBSE7xd8h3AEbxZNXVmVahRxEbyS9ecBDs2x&#10;DTYnpYm1+vRGELwcZuYbZr5sbSkaqr1xrGA4SEAQZ04bzhWcjpv+FIQPyBpLx6TgTh6Wi87XHFPt&#10;bryn5hByESHsU1RQhFClUvqsIIt+4Cri6J1dbTFEWedS13iLcFvKnyQZS4uG40KBFa0Lyi6Hq1Xw&#10;8LthI81/gqM/Ns3pe2TWV1aq121XMxCB2vAJv9tbrWDyC68v8Q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IWAPBAAAA2wAAAA8AAAAAAAAAAAAAAAAAmAIAAGRycy9kb3du&#10;cmV2LnhtbFBLBQYAAAAABAAEAPUAAACGAwAAAAA=&#10;" fillcolor="#92d050" stroked="f" strokeweight="2pt"/>
                    </v:group>
                    <v:group id="Группа 53" o:spid="_x0000_s1048" style="position:absolute;left:56834;width:7921;height:11822" coordorigin="56834" coordsize="7920,11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rect id="Прямоугольник 66" o:spid="_x0000_s1049" style="position:absolute;left:56834;top:3804;width:79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7PIcIA&#10;AADbAAAADwAAAGRycy9kb3ducmV2LnhtbESP3YrCMBSE7xd8h3AE79ZUkW6pRhFBdvFG/HmAQ3Ns&#10;q81JSaLt7tMbQdjLYWa+YRar3jTiQc7XlhVMxgkI4sLqmksF59P2MwPhA7LGxjIp+CUPq+XgY4G5&#10;th0f6HEMpYgQ9jkqqEJocyl9UZFBP7YtcfQu1hkMUbpSaoddhJtGTpMklQZrjgsVtrSpqLgd70aB&#10;nezD7tTN7kyd+87qa9H8fWVKjYb9eg4iUB/+w+/2j1aQpvD6En+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js8hwgAAANsAAAAPAAAAAAAAAAAAAAAAAJgCAABkcnMvZG93&#10;bnJldi54bWxQSwUGAAAAAAQABAD1AAAAhwMAAAAA&#10;" fillcolor="#4f81bd [3204]" strokecolor="#243f60 [1604]" strokeweight="2pt"/>
                      <v:oval id="Овал 67" o:spid="_x0000_s1050" style="position:absolute;left:57923;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lgcQA&#10;AADbAAAADwAAAGRycy9kb3ducmV2LnhtbESPQWvCQBSE7wX/w/KE3urGUlKJriIBoadgUg/t7ZF9&#10;bqLZtyG70fjvu4VCj8PMfMNsdpPtxI0G3zpWsFwkIIhrp1s2Ck6fh5cVCB+QNXaOScGDPOy2s6cN&#10;ZtrduaRbFYyIEPYZKmhC6DMpfd2QRb9wPXH0zm6wGKIcjNQD3iPcdvI1SVJpseW40GBPeUP1tRqt&#10;grfzsVudLum3aUszFoWr7FeaK/U8n/ZrEIGm8B/+a39oBek7/H6JP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P5YHEAAAA2wAAAA8AAAAAAAAAAAAAAAAAmAIAAGRycy9k&#10;b3ducmV2LnhtbFBLBQYAAAAABAAEAPUAAACJAwAAAAA=&#10;" fillcolor="#00b050" stroked="f" strokeweight="2pt"/>
                      <v:oval id="Овал 68" o:spid="_x0000_s1051" style="position:absolute;left:61827;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Bx874A&#10;AADbAAAADwAAAGRycy9kb3ducmV2LnhtbERPy6rCMBDdC/5DGMGdpl6kSDWKCMJdiVYXuhuaMa02&#10;k9JErX9vFoLLw3kvVp2txZNaXzlWMBknIIgLpys2Ck7H7WgGwgdkjbVjUvAmD6tlv7fATLsXH+iZ&#10;ByNiCPsMFZQhNJmUvijJoh+7hjhyV9daDBG2RuoWXzHc1vIvSVJpseLYUGJDm5KKe/6wCqbXfT07&#10;3dKLqQ7msdu53J7TjVLDQbeegwjUhZ/46/7XCtI4Nn6JP0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2QcfO+AAAA2wAAAA8AAAAAAAAAAAAAAAAAmAIAAGRycy9kb3ducmV2&#10;LnhtbFBLBQYAAAAABAAEAPUAAACDAwAAAAA=&#10;" fillcolor="#00b050" stroked="f" strokeweight="2pt"/>
                      <v:oval id="Овал 69" o:spid="_x0000_s1052" style="position:absolute;left:61827;top:9391;width:1799;height:243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E28MA&#10;AADbAAAADwAAAGRycy9kb3ducmV2LnhtbESP3WrCQBSE7wu+w3IK3pS6iYLY6CqSUvCqWPUBDtlj&#10;sjR7NmQ3P/r0bkHo5TAz3zCb3Whr0VPrjWMF6SwBQVw4bbhUcDl/va9A+ICssXZMCm7kYbedvGww&#10;027gH+pPoRQRwj5DBVUITSalLyqy6GeuIY7e1bUWQ5RtKXWLQ4TbWs6TZCktGo4LFTaUV1T8njqr&#10;4O6/016aY4KLTzb95W1h8o6Vmr6O+zWIQGP4Dz/bB61g+QF/X+IPkN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zE28MAAADbAAAADwAAAAAAAAAAAAAAAACYAgAAZHJzL2Rv&#10;d25yZXYueG1sUEsFBgAAAAAEAAQA9QAAAIgDAAAAAA==&#10;" fillcolor="#92d050" stroked="f" strokeweight="2pt"/>
                      <v:oval id="Овал 70" o:spid="_x0000_s1053" style="position:absolute;left:58186;top:9391;width:1799;height:243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7m78A&#10;AADbAAAADwAAAGRycy9kb3ducmV2LnhtbERPzYrCMBC+C/sOYQQvsqYq6FKbyqIIe5Ld6gMMzdgG&#10;m0lpYq0+/eYgePz4/rPtYBvRU+eNYwXzWQKCuHTacKXgfDp8foHwAVlj45gUPMjDNv8YZZhqd+c/&#10;6otQiRjCPkUFdQhtKqUva7LoZ64ljtzFdRZDhF0ldYf3GG4buUiSlbRoODbU2NKupvJa3KyCpz/O&#10;e2l+E1zu2fTn6dLsbqzUZDx8b0AEGsJb/HL/aAXruD5+iT9A5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f/ubvwAAANsAAAAPAAAAAAAAAAAAAAAAAJgCAABkcnMvZG93bnJl&#10;di54bWxQSwUGAAAAAAQABAD1AAAAhAMAAAAA&#10;" fillcolor="#92d050" stroked="f" strokeweight="2pt"/>
                    </v:group>
                    <v:group id="Группа 54" o:spid="_x0000_s1054" style="position:absolute;left:68513;top:22339;width:7921;height:11821;rotation:-4190290fd" coordorigin="68513,22339" coordsize="7920,1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1mmT8QAAADbAAAA&#10;DwAAAAAAAAAAAAAAAACqAgAAZHJzL2Rvd25yZXYueG1sUEsFBgAAAAAEAAQA+gAAAJsDAAAAAA==&#10;">
                      <v:rect id="Прямоугольник 61" o:spid="_x0000_s1055" style="position:absolute;left:68513;top:26142;width:79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dXVcIA&#10;AADbAAAADwAAAGRycy9kb3ducmV2LnhtbESP3YrCMBSE74V9h3AW9k7TyqKla5RlQRRvxJ8HODRn&#10;22pzUpJoq09vBMHLYWa+YWaL3jTiSs7XlhWkowQEcWF1zaWC42E5zED4gKyxsUwKbuRhMf8YzDDX&#10;tuMdXfehFBHCPkcFVQhtLqUvKjLoR7Yljt6/dQZDlK6U2mEX4aaR4ySZSIM1x4UKW/qrqDjvL0aB&#10;Tbdhc+i+L0ydW2X1qWju00ypr8/+9wdEoD68w6/2WiuYpPD8En+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Z1dVwgAAANsAAAAPAAAAAAAAAAAAAAAAAJgCAABkcnMvZG93&#10;bnJldi54bWxQSwUGAAAAAAQABAD1AAAAhwMAAAAA&#10;" fillcolor="#4f81bd [3204]" strokecolor="#243f60 [1604]" strokeweight="2pt"/>
                      <v:oval id="Овал 62" o:spid="_x0000_s1056" style="position:absolute;left:69594;top:22369;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fl/8QA&#10;AADbAAAADwAAAGRycy9kb3ducmV2LnhtbESPQWvCQBSE74L/YXlCb7qph1iiq0hFWwoVGgWvz+wz&#10;CWbfxt1V47/vCoUeh5n5hpktOtOIGzlfW1bwOkpAEBdW11wq2O/WwzcQPiBrbCyTggd5WMz7vRlm&#10;2t75h255KEWEsM9QQRVCm0npi4oM+pFtiaN3ss5giNKVUju8R7hp5DhJUmmw5rhQYUvvFRXn/GoU&#10;bPJjt3LlZHtdHdL1xyVJ99/LL6VeBt1yCiJQF/7Df+1PrSAdw/NL/AF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n5f/EAAAA2wAAAA8AAAAAAAAAAAAAAAAAmAIAAGRycy9k&#10;b3ducmV2LnhtbFBLBQYAAAAABAAEAPUAAACJAwAAAAA=&#10;" fillcolor="#00b0f0" stroked="f" strokeweight="2pt"/>
                      <v:oval id="Овал 63" o:spid="_x0000_s1057" style="position:absolute;left:72851;top:22339;width:1800;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tAZMUA&#10;AADbAAAADwAAAGRycy9kb3ducmV2LnhtbESPQWvCQBSE7wX/w/KE3upGC6lEVxHFtggWGgWvz+wz&#10;CWbfprurxn/vFgo9DjPzDTOdd6YRV3K+tqxgOEhAEBdW11wq2O/WL2MQPiBrbCyTgjt5mM96T1PM&#10;tL3xN13zUIoIYZ+hgiqENpPSFxUZ9APbEkfvZJ3BEKUrpXZ4i3DTyFGSpNJgzXGhwpaWFRXn/GIU&#10;vOfHbuXKt6/L6pCuP36SdL9dbJR67neLCYhAXfgP/7U/tYL0FX6/xB8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K0BkxQAAANsAAAAPAAAAAAAAAAAAAAAAAJgCAABkcnMv&#10;ZG93bnJldi54bWxQSwUGAAAAAAQABAD1AAAAigMAAAAA&#10;" fillcolor="#00b0f0" stroked="f" strokeweight="2pt"/>
                      <v:oval id="Овал 64" o:spid="_x0000_s1058" style="position:absolute;left:73506;top:31730;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siFsEA&#10;AADbAAAADwAAAGRycy9kb3ducmV2LnhtbESPQYvCMBSE74L/ITzBm6aKFOkaRV0WPHhZde+P5jUt&#10;Ni+liab+e7OwsMdhZr5hNrvBtuJJvW8cK1jMMxDEpdMNGwW369dsDcIHZI2tY1LwIg+77Xi0wUK7&#10;yN/0vAQjEoR9gQrqELpCSl/WZNHPXUecvMr1FkOSvZG6x5jgtpXLLMulxYbTQo0dHWsq75eHVfCQ&#10;zescq9Xtc1mZPD/E+HN3RqnpZNh/gAg0hP/wX/ukFeQr+P2SfoD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bIhbBAAAA2wAAAA8AAAAAAAAAAAAAAAAAmAIAAGRycy9kb3du&#10;cmV2LnhtbFBLBQYAAAAABAAEAPUAAACGAwAAAAA=&#10;" fillcolor="#7030a0" stroked="f" strokeweight="2pt"/>
                      <v:oval id="Овал 65" o:spid="_x0000_s1059" style="position:absolute;left:69864;top:31730;width:1800;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HjcMA&#10;AADbAAAADwAAAGRycy9kb3ducmV2LnhtbESPQWvCQBSE74L/YXlCb7pR2lBSN6KWQg9eau39kX3Z&#10;hGTfhuzqxn/fFQo9DjPzDbPdTbYXNxp961jBepWBIK6cbtkouHx/LF9B+ICssXdMCu7kYVfOZ1ss&#10;tIv8RbdzMCJB2BeooAlhKKT0VUMW/coNxMmr3WgxJDkaqUeMCW57ucmyXFpsOS00ONCxoao7X62C&#10;q2zvp1g/X943tcnzQ4w/nTNKPS2m/RuIQFP4D/+1P7WC/AUeX9IPk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eHjcMAAADbAAAADwAAAAAAAAAAAAAAAACYAgAAZHJzL2Rv&#10;d25yZXYueG1sUEsFBgAAAAAEAAQA9QAAAIgDAAAAAA==&#10;" fillcolor="#7030a0" stroked="f" strokeweight="2pt"/>
                    </v:group>
                    <v:group id="Группа 55" o:spid="_x0000_s1060" style="position:absolute;left:69208;top:8579;width:7921;height:11820;rotation:4020984fd" coordorigin="69209,8578" coordsize="7920,1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GYjDFAAAA2wAA&#10;AA8AAAAAAAAAAAAAAAAAqgIAAGRycy9kb3ducmV2LnhtbFBLBQYAAAAABAAEAPoAAACcAwAAAAA=&#10;">
                      <v:rect id="Прямоугольник 56" o:spid="_x0000_s1061" style="position:absolute;left:69209;top:12381;width:79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FnMIA&#10;AADbAAAADwAAAGRycy9kb3ducmV2LnhtbESP3YrCMBSE7wXfIRzBO00VV0vXKCKI4s3izwMcmrNt&#10;d5uTkkRbfXqzsODlMDPfMMt1Z2pxJ+crywom4wQEcW51xYWC62U3SkH4gKyxtkwKHuRhver3lphp&#10;2/KJ7udQiAhhn6GCMoQmk9LnJRn0Y9sQR+/bOoMhSldI7bCNcFPLaZLMpcGK40KJDW1Lyn/PN6PA&#10;Tr7C8dLObkyt26fVT14/F6lSw0G3+QQRqAvv8H/7oBV8zOHvS/wB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4gWcwgAAANsAAAAPAAAAAAAAAAAAAAAAAJgCAABkcnMvZG93&#10;bnJldi54bWxQSwUGAAAAAAQABAD1AAAAhwMAAAAA&#10;" fillcolor="#4f81bd [3204]" strokecolor="#243f60 [1604]" strokeweight="2pt"/>
                      <v:oval id="Овал 57" o:spid="_x0000_s1062" style="position:absolute;left:70290;top:8608;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yM2sUA&#10;AADbAAAADwAAAGRycy9kb3ducmV2LnhtbESPQWvCQBSE74X+h+UJvelGwSjRVaSiLYUKpkKvz+wz&#10;CWbfxt1V03/fLQg9DjPzDTNfdqYRN3K+tqxgOEhAEBdW11wqOHxt+lMQPiBrbCyTgh/ysFw8P80x&#10;0/bOe7rloRQRwj5DBVUIbSalLyoy6Ae2JY7eyTqDIUpXSu3wHuGmkaMkSaXBmuNChS29VlSc86tR&#10;sM2P3dqVk911/Z1u3i5JevhcfSj10utWMxCBuvAffrTftYLxB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fIzaxQAAANsAAAAPAAAAAAAAAAAAAAAAAJgCAABkcnMv&#10;ZG93bnJldi54bWxQSwUGAAAAAAQABAD1AAAAigMAAAAA&#10;" fillcolor="#00b0f0" stroked="f" strokeweight="2pt"/>
                      <v:oval id="Овал 58" o:spid="_x0000_s1063" style="position:absolute;left:73547;top:8578;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MYqMIA&#10;AADbAAAADwAAAGRycy9kb3ducmV2LnhtbERPXWvCMBR9H/gfwhX2NlMH66Q2FVHcxmCCVfD12lzb&#10;YnPTJVG7f788DPZ4ON/5YjCduJHzrWUF00kCgriyuuVawWG/eZqB8AFZY2eZFPyQh0Uxesgx0/bO&#10;O7qVoRYxhH2GCpoQ+kxKXzVk0E9sTxy5s3UGQ4SultrhPYabTj4nSSoNthwbGuxp1VB1Ka9GwVt5&#10;Gtauft1e18d08/6dpIev5adSj+NhOQcRaAj/4j/3h1bwEsfGL/EH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4xiowgAAANsAAAAPAAAAAAAAAAAAAAAAAJgCAABkcnMvZG93&#10;bnJldi54bWxQSwUGAAAAAAQABAD1AAAAhwMAAAAA&#10;" fillcolor="#00b0f0" stroked="f" strokeweight="2pt"/>
                      <v:oval id="Овал 59" o:spid="_x0000_s1064" style="position:absolute;left:74201;top:17969;width:1800;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e1cMA&#10;AADbAAAADwAAAGRycy9kb3ducmV2LnhtbESPQYvCMBSE78L+h/AWvGm64ha3a5RFEDyJVg96ezTP&#10;tNq8lCZq/fdmQfA4zMw3zHTe2VrcqPWVYwVfwwQEceF0xUbBfrccTED4gKyxdkwKHuRhPvvoTTHT&#10;7s5buuXBiAhhn6GCMoQmk9IXJVn0Q9cQR+/kWoshytZI3eI9wm0tR0mSSosVx4USG1qUVFzyq1Uw&#10;Pm3qyf6cHk21Ndf12uX2kC6U6n92f78gAnXhHX61V1rB9w/8f4k/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e1cMAAADbAAAADwAAAAAAAAAAAAAAAACYAgAAZHJzL2Rv&#10;d25yZXYueG1sUEsFBgAAAAAEAAQA9QAAAIgDAAAAAA==&#10;" fillcolor="#00b050" stroked="f" strokeweight="2pt"/>
                      <v:oval id="Овал 60" o:spid="_x0000_s1065" style="position:absolute;left:70560;top:17969;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99b4A&#10;AADbAAAADwAAAGRycy9kb3ducmV2LnhtbERPy6rCMBDdC/5DGMGdpl6kSDWKCMJdiVYXuhuaMa02&#10;k9JErX9vFoLLw3kvVp2txZNaXzlWMBknIIgLpys2Ck7H7WgGwgdkjbVjUvAmD6tlv7fATLsXH+iZ&#10;ByNiCPsMFZQhNJmUvijJoh+7hjhyV9daDBG2RuoWXzHc1vIvSVJpseLYUGJDm5KKe/6wCqbXfT07&#10;3dKLqQ7msdu53J7TjVLDQbeegwjUhZ/46/7XCtK4Pn6JP0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PmffW+AAAA2wAAAA8AAAAAAAAAAAAAAAAAmAIAAGRycy9kb3ducmV2&#10;LnhtbFBLBQYAAAAABAAEAPUAAACDAwAAAAA=&#10;" fillcolor="#00b050" stroked="f" strokeweight="2pt"/>
                    </v:group>
                  </v:group>
                </v:group>
                <v:group id="Группа 3" o:spid="_x0000_s1066" style="position:absolute;top:233;width:36708;height:41413" coordorigin=",233" coordsize="35806,396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oval id="Овал 4" o:spid="_x0000_s1067" style="position:absolute;left:9342;top:9874;width:17695;height:203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spbsAA&#10;AADaAAAADwAAAGRycy9kb3ducmV2LnhtbESPQYvCMBSE78L+h/AW9qbpihSppqLCghcPVvH8aJ5t&#10;sXkpTaqpv36zsOBxmJlvmPUmmFY8qHeNZQXfswQEcWl1w5WCy/lnugThPLLG1jIpGMnBJv+YrDHT&#10;9sknehS+EhHCLkMFtfddJqUrazLoZrYjjt7N9gZ9lH0ldY/PCDetnCdJKg02HBdq7GhfU3kvBqNg&#10;O4TxOk/NPj2eRrI7GkP1KpT6+gzbFQhPwb/D/+2DVrCAvyvxBsj8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NspbsAAAADaAAAADwAAAAAAAAAAAAAAAACYAgAAZHJzL2Rvd25y&#10;ZXYueG1sUEsFBgAAAAAEAAQA9QAAAIUDAAAAAA==&#10;" fillcolor="white [3212]" strokecolor="#243f60 [1604]" strokeweight=".25pt"/>
                  <v:group id="Группа 5" o:spid="_x0000_s1068" style="position:absolute;top:233;width:35806;height:39605" coordorigin=",233" coordsize="36534,41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Группа 12" o:spid="_x0000_s1069" style="position:absolute;left:14409;top:30058;width:7921;height:11588" coordorigin="14409,30058" coordsize="7920,115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ect id="Прямоугольник 43" o:spid="_x0000_s1070" style="position:absolute;left:14409;top:33628;width:79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ww2cIA&#10;AADbAAAADwAAAGRycy9kb3ducmV2LnhtbESP3YrCMBSE7wXfIRzBO039QUvXKCKIsjeLPw9waM62&#10;3W1OShJt9ek3C4KXw8x8w6w2nanFnZyvLCuYjBMQxLnVFRcKrpf9KAXhA7LG2jIpeJCHzbrfW2Gm&#10;bcsnup9DISKEfYYKyhCaTEqfl2TQj21DHL1v6wyGKF0htcM2wk0tp0mykAYrjgslNrQrKf8934wC&#10;O/kKn5d2fmNq3SGtfvL6uUyVGg667QeIQF14h1/to1Ywn8H/l/gD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TDDZwgAAANsAAAAPAAAAAAAAAAAAAAAAAJgCAABkcnMvZG93&#10;bnJldi54bWxQSwUGAAAAAAQABAD1AAAAhwMAAAAA&#10;" fillcolor="#4f81bd [3204]" strokecolor="#243f60 [1604]" strokeweight="2pt"/>
                      <v:oval id="Овал 44" o:spid="_x0000_s1071" style="position:absolute;left:15763;top:30058;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rXCsMA&#10;AADbAAAADwAAAGRycy9kb3ducmV2LnhtbESPT4vCMBTE74LfITxhb5oqukg1igqFHmTBf4i3R/Ns&#10;i81LabK2fvuNIOxxmJnfMMt1ZyrxpMaVlhWMRxEI4szqknMF51MynINwHlljZZkUvMjBetXvLTHW&#10;tuUDPY8+FwHCLkYFhfd1LKXLCjLoRrYmDt7dNgZ9kE0udYNtgJtKTqLoWxosOSwUWNOuoOxx/DUK&#10;2mt6qbfV5GebkHmke7rMNrdEqa9Bt1mA8NT5//CnnWoF0ym8v4Qf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rXCsMAAADbAAAADwAAAAAAAAAAAAAAAACYAgAAZHJzL2Rv&#10;d25yZXYueG1sUEsFBgAAAAAEAAQA9QAAAIgDAAAAAA==&#10;" fillcolor="red" stroked="f" strokeweight="2pt"/>
                      <v:oval id="Овал 45" o:spid="_x0000_s1072" style="position:absolute;left:19209;top:30273;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ZykcMA&#10;AADbAAAADwAAAGRycy9kb3ducmV2LnhtbESPQYvCMBSE78L+h/CEvWmqqCzVKLpQ6GER1C3i7dE8&#10;22LzUppou/9+Iwgeh5n5hlltelOLB7WusqxgMo5AEOdWV1wo+D0loy8QziNrrC2Tgj9ysFl/DFYY&#10;a9vxgR5HX4gAYRejgtL7JpbS5SUZdGPbEAfvaluDPsi2kLrFLsBNLadRtJAGKw4LJTb0XVJ+O96N&#10;gu6cZs2unu53CZlb+kPZfHtJlPoc9tslCE+9f4df7VQrmM3h+SX8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1ZykcMAAADbAAAADwAAAAAAAAAAAAAAAACYAgAAZHJzL2Rv&#10;d25yZXYueG1sUEsFBgAAAAAEAAQA9QAAAIgDAAAAAA==&#10;" fillcolor="red" stroked="f" strokeweight="2pt"/>
                      <v:oval id="Овал 46" o:spid="_x0000_s1073" style="position:absolute;left:19402;top:39216;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Ts5sMA&#10;AADbAAAADwAAAGRycy9kb3ducmV2LnhtbESPQYvCMBSE78L+h/CEvWmqqCzVKLpQ6GER1C3i7dE8&#10;22LzUppou/9+Iwgeh5n5hlltelOLB7WusqxgMo5AEOdWV1wo+D0loy8QziNrrC2Tgj9ysFl/DFYY&#10;a9vxgR5HX4gAYRejgtL7JpbS5SUZdGPbEAfvaluDPsi2kLrFLsBNLadRtJAGKw4LJTb0XVJ+O96N&#10;gu6cZs2unu53CZlb+kPZfHtJlPoc9tslCE+9f4df7VQrmC3g+SX8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4Ts5sMAAADbAAAADwAAAAAAAAAAAAAAAACYAgAAZHJzL2Rv&#10;d25yZXYueG1sUEsFBgAAAAAEAAQA9QAAAIgDAAAAAA==&#10;" fillcolor="red" stroked="f" strokeweight="2pt"/>
                      <v:oval id="Овал 47" o:spid="_x0000_s1074" style="position:absolute;left:15761;top:39216;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hJfcUA&#10;AADbAAAADwAAAGRycy9kb3ducmV2LnhtbESPQWvCQBSE70L/w/IKvZlNxdqSuooWAjmUgrZBvD2y&#10;r0lw923Irib9911B8DjMzDfMcj1aIy7U+9axguckBUFcOd1yreDnO5++gfABWaNxTAr+yMN69TBZ&#10;YqbdwDu67EMtIoR9hgqaELpMSl81ZNEnriOO3q/rLYYo+1rqHocIt0bO0nQhLbYcFxrs6KOh6rQ/&#10;WwXDoSi7rZl9bXOyp+KTypfNMVfq6XHcvIMINIZ7+NYutIL5K1y/xB8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yEl9xQAAANsAAAAPAAAAAAAAAAAAAAAAAJgCAABkcnMv&#10;ZG93bnJldi54bWxQSwUGAAAAAAQABAD1AAAAigMAAAAA&#10;" fillcolor="red" stroked="f" strokeweight="2pt"/>
                    </v:group>
                    <v:group id="Группа 13" o:spid="_x0000_s1075" style="position:absolute;left:2764;top:22962;width:7921;height:11821;rotation:4020984fd" coordorigin="2764,22962" coordsize="7920,1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CeYfwwAAANsAAAAP&#10;AAAAAAAAAAAAAAAAAKoCAABkcnMvZG93bnJldi54bWxQSwUGAAAAAAQABAD6AAAAmgMAAAAA&#10;">
                      <v:rect id="Прямоугольник 38" o:spid="_x0000_s1076" style="position:absolute;left:2764;top:26765;width:79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7R1cAA&#10;AADbAAAADwAAAGRycy9kb3ducmV2LnhtbERP3WrCMBS+H+wdwhl4N9NOmaUaiwjDsRuZ+gCH5th2&#10;a05Kkv64p18uBC8/vv9NMZlWDOR8Y1lBOk9AEJdWN1wpuJw/XjMQPiBrbC2Tght5KLbPTxvMtR35&#10;m4ZTqEQMYZ+jgjqELpfSlzUZ9HPbEUfuap3BEKGrpHY4xnDTyrckeZcGG44NNXa0r6n8PfVGgU2P&#10;4es8Lnum0R2y5qds/1aZUrOXabcGEWgKD/Hd/akVLOLY+CX+ALn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e7R1cAAAADbAAAADwAAAAAAAAAAAAAAAACYAgAAZHJzL2Rvd25y&#10;ZXYueG1sUEsFBgAAAAAEAAQA9QAAAIUDAAAAAA==&#10;" fillcolor="#4f81bd [3204]" strokecolor="#243f60 [1604]" strokeweight="2pt"/>
                      <v:oval id="Овал 39" o:spid="_x0000_s1077" style="position:absolute;left:3845;top:22991;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uY8cIA&#10;AADbAAAADwAAAGRycy9kb3ducmV2LnhtbESPQYvCMBSE7wv+h/AEb2vqyi5ajSLCghcXt3rw+Gie&#10;bbF5KUls6783guBxmJlvmOW6N7VoyfnKsoLJOAFBnFtdcaHgdPz9nIHwAVljbZkU3MnDejX4WGKq&#10;bcf/1GahEBHCPkUFZQhNKqXPSzLox7Yhjt7FOoMhSldI7bCLcFPLryT5kQYrjgslNrQtKb9mN6PA&#10;ur9vnmbbgznPb+297sO1K/ZKjYb9ZgEiUB/e4Vd7pxVM5/D8En+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5jxwgAAANsAAAAPAAAAAAAAAAAAAAAAAJgCAABkcnMvZG93&#10;bnJldi54bWxQSwUGAAAAAAQABAD1AAAAhwMAAAAA&#10;" fillcolor="yellow" stroked="f" strokeweight="2pt"/>
                      <v:oval id="Овал 40" o:spid="_x0000_s1078" style="position:absolute;left:7102;top:22962;width:1800;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dCEcEA&#10;AADbAAAADwAAAGRycy9kb3ducmV2LnhtbERPu2rDMBTdC/kHcQPdarlpGlrXSgiBQpeExu3Q8WLd&#10;2ibWlZHk199HQyDj4bzz3WRaMZDzjWUFz0kKgri0uuFKwe/P59MbCB+QNbaWScFMHnbbxUOOmbYj&#10;n2koQiViCPsMFdQhdJmUvqzJoE9sRxy5f+sMhghdJbXDMYabVq7SdCMNNhwbauzoUFN5KXqjwLrT&#10;K78Uh2/z994PczuFy1gdlXpcTvsPEIGmcBff3F9awTquj1/iD5D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nQhHBAAAA2wAAAA8AAAAAAAAAAAAAAAAAmAIAAGRycy9kb3du&#10;cmV2LnhtbFBLBQYAAAAABAAEAPUAAACGAwAAAAA=&#10;" fillcolor="yellow" stroked="f" strokeweight="2pt"/>
                      <v:oval id="Овал 41" o:spid="_x0000_s1079" style="position:absolute;left:7757;top:32352;width:1799;height:243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vnisQA&#10;AADbAAAADwAAAGRycy9kb3ducmV2LnhtbESPQWvCQBSE70L/w/IKvZmNtopNs0oRhF4qmvbg8ZF9&#10;TUKyb8PumsR/3xUKPQ4z8w2T7ybTiYGcbywrWCQpCOLS6oYrBd9fh/kGhA/IGjvLpOBGHnbbh1mO&#10;mbYjn2koQiUihH2GCuoQ+kxKX9Zk0Ce2J47ej3UGQ5SuktrhGOGmk8s0XUuDDceFGnva11S2xdUo&#10;sO644udifzKX1+tw66bQjtWnUk+P0/sbiEBT+A//tT+0gpcF3L/EH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r54rEAAAA2wAAAA8AAAAAAAAAAAAAAAAAmAIAAGRycy9k&#10;b3ducmV2LnhtbFBLBQYAAAAABAAEAPUAAACJAwAAAAA=&#10;" fillcolor="yellow" stroked="f" strokeweight="2pt"/>
                      <v:oval id="Овал 42" o:spid="_x0000_s1080" style="position:absolute;left:4115;top:32352;width:1800;height:243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l5/cMA&#10;AADbAAAADwAAAGRycy9kb3ducmV2LnhtbESPQWvCQBSE7wX/w/IEb3WjtmKjmyCC4KWlpj14fGRf&#10;k2D2bdhdk/jv3UKhx2FmvmF2+Wha0ZPzjWUFi3kCgri0uuFKwffX8XkDwgdkja1lUnAnD3k2edph&#10;qu3AZ+qLUIkIYZ+igjqELpXSlzUZ9HPbEUfvxzqDIUpXSe1wiHDTymWSrKXBhuNCjR0daiqvxc0o&#10;sO7jlVfF4dNc3m79vR3DdajelZpNx/0WRKAx/If/2iet4GUJv1/iD5D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l5/cMAAADbAAAADwAAAAAAAAAAAAAAAACYAgAAZHJzL2Rv&#10;d25yZXYueG1sUEsFBgAAAAAEAAQA9QAAAIgDAAAAAA==&#10;" fillcolor="yellow" stroked="f" strokeweight="2pt"/>
                    </v:group>
                    <v:group id="Группа 14" o:spid="_x0000_s1081" style="position:absolute;left:1950;top:9117;width:7920;height:11820;rotation:7589821fd" coordorigin="1950,9117" coordsize="7920,1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GsOEXCAAAA2wAAAA8A&#10;AAAAAAAAAAAAAAAAqgIAAGRycy9kb3ducmV2LnhtbFBLBQYAAAAABAAEAPoAAACZAwAAAAA=&#10;">
                      <v:rect id="Прямоугольник 33" o:spid="_x0000_s1082" style="position:absolute;left:1950;top:12920;width:79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pDpMMA&#10;AADbAAAADwAAAGRycy9kb3ducmV2LnhtbESPzWrDMBCE74W8g9hAb42cOiTGjWJKobTkEvLzAIu1&#10;td1aKyPJP+3TV4FAjsPMfMNsi8m0YiDnG8sKlosEBHFpdcOVgsv5/SkD4QOyxtYyKfglD8Vu9rDF&#10;XNuRjzScQiUihH2OCuoQulxKX9Zk0C9sRxy9L+sMhihdJbXDMcJNK5+TZC0NNhwXauzoraby59Qb&#10;BXZ5CPvzuOqZRveRNd9l+7fJlHqcT68vIAJN4R6+tT+1gjSF65f4A+Tu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pDpMMAAADbAAAADwAAAAAAAAAAAAAAAACYAgAAZHJzL2Rv&#10;d25yZXYueG1sUEsFBgAAAAAEAAQA9QAAAIgDAAAAAA==&#10;" fillcolor="#4f81bd [3204]" strokecolor="#243f60 [1604]" strokeweight="2pt"/>
                      <v:oval id="Овал 34" o:spid="_x0000_s1083" style="position:absolute;left:3031;top:9146;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5EWMMA&#10;AADbAAAADwAAAGRycy9kb3ducmV2LnhtbESP0WrCQBRE3wv9h+UWfCl1E1NEUtdQUgSfilU/4JK9&#10;TZZm74bsJka/visIPg4zc4ZZF5NtxUi9N44VpPMEBHHltOFawem4fVuB8AFZY+uYFFzIQ7F5flpj&#10;rt2Zf2g8hFpECPscFTQhdLmUvmrIop+7jjh6v663GKLsa6l7PEe4beUiSZbSouG40GBHZUPV32Gw&#10;Cq7+Ox2l2SeYfbEZT6+ZKQdWavYyfX6ACDSFR/je3mkF2TvcvsQf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5EWMMAAADbAAAADwAAAAAAAAAAAAAAAACYAgAAZHJzL2Rv&#10;d25yZXYueG1sUEsFBgAAAAAEAAQA9QAAAIgDAAAAAA==&#10;" fillcolor="#92d050" stroked="f" strokeweight="2pt"/>
                      <v:oval id="Овал 35" o:spid="_x0000_s1084" style="position:absolute;left:6288;top:9117;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Lhw8MA&#10;AADbAAAADwAAAGRycy9kb3ducmV2LnhtbESP0WrCQBRE3wv9h+UWfCl1E0NFUtdQUgSfilU/4JK9&#10;TZZm74bsJka/visIPg4zc4ZZF5NtxUi9N44VpPMEBHHltOFawem4fVuB8AFZY+uYFFzIQ7F5flpj&#10;rt2Zf2g8hFpECPscFTQhdLmUvmrIop+7jjh6v663GKLsa6l7PEe4beUiSZbSouG40GBHZUPV32Gw&#10;Cq7+Ox2l2SeYfbEZT6+ZKQdWavYyfX6ACDSFR/je3mkF2TvcvsQf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Lhw8MAAADbAAAADwAAAAAAAAAAAAAAAACYAgAAZHJzL2Rv&#10;d25yZXYueG1sUEsFBgAAAAAEAAQA9QAAAIgDAAAAAA==&#10;" fillcolor="#92d050" stroked="f" strokeweight="2pt"/>
                      <v:oval id="Овал 36" o:spid="_x0000_s1085" style="position:absolute;left:6942;top:18507;width:1800;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B/tMEA&#10;AADbAAAADwAAAGRycy9kb3ducmV2LnhtbESP3YrCMBSE7xd8h3AEbxabakGkmooowl4t/j3AoTm2&#10;weakNLF29+k3C4KXw8x8w6w3g21ET503jhXMkhQEcem04UrB9XKYLkH4gKyxcUwKfsjDphh9rDHX&#10;7skn6s+hEhHCPkcFdQhtLqUva7LoE9cSR+/mOoshyq6SusNnhNtGztN0IS0ajgs1trSrqbyfH1bB&#10;r/+e9dIcU8z2bPrrZ2Z2D1ZqMh62KxCBhvAOv9pfWkG2gP8v8QfI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6wf7TBAAAA2wAAAA8AAAAAAAAAAAAAAAAAmAIAAGRycy9kb3du&#10;cmV2LnhtbFBLBQYAAAAABAAEAPUAAACGAwAAAAA=&#10;" fillcolor="#92d050" stroked="f" strokeweight="2pt"/>
                      <v:oval id="Овал 37" o:spid="_x0000_s1086" style="position:absolute;left:3301;top:18507;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zaL8MA&#10;AADbAAAADwAAAGRycy9kb3ducmV2LnhtbESP0WrCQBRE3wv9h+UWfCl1EwNVUtdQUgSfilU/4JK9&#10;TZZm74bsJka/visIPg4zc4ZZF5NtxUi9N44VpPMEBHHltOFawem4fVuB8AFZY+uYFFzIQ7F5flpj&#10;rt2Zf2g8hFpECPscFTQhdLmUvmrIop+7jjh6v663GKLsa6l7PEe4beUiSd6lRcNxocGOyoaqv8Ng&#10;FVz9dzpKs08w+2Iznl4zUw6s1Oxl+vwAEWgKj/C9vdMKsiXcvsQf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zaL8MAAADbAAAADwAAAAAAAAAAAAAAAACYAgAAZHJzL2Rv&#10;d25yZXYueG1sUEsFBgAAAAAEAAQA9QAAAIgDAAAAAA==&#10;" fillcolor="#92d050" stroked="f" strokeweight="2pt"/>
                    </v:group>
                    <v:group id="Группа 15" o:spid="_x0000_s1087" style="position:absolute;left:14289;top:233;width:7921;height:11822" coordorigin="14289,233" coordsize="7920,11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ect id="Прямоугольник 28" o:spid="_x0000_s1088" style="position:absolute;left:14289;top:4038;width:7921;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dHCMAA&#10;AADbAAAADwAAAGRycy9kb3ducmV2LnhtbERP3WrCMBS+H+wdwhl4N1OLbKU2FRFE8WZMfYBDc9Z2&#10;NiclSW316c3FYJcf33+xnkwnbuR8a1nBYp6AIK6sbrlWcDnv3jMQPiBr7CyTgjt5WJevLwXm2o78&#10;TbdTqEUMYZ+jgiaEPpfSVw0Z9HPbE0fuxzqDIUJXS+1wjOGmk2mSfEiDLceGBnvaNlRdT4NRYBdf&#10;4XgelwPT6PZZ+1t1j89MqdnbtFmBCDSFf/Gf+6AVpHFs/BJ/gCy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DdHCMAAAADbAAAADwAAAAAAAAAAAAAAAACYAgAAZHJzL2Rvd25y&#10;ZXYueG1sUEsFBgAAAAAEAAQA9QAAAIUDAAAAAA==&#10;" fillcolor="#4f81bd [3204]" strokecolor="#243f60 [1604]" strokeweight="2pt"/>
                      <v:oval id="Овал 29" o:spid="_x0000_s1089" style="position:absolute;left:15378;top:233;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ZtqMQA&#10;AADbAAAADwAAAGRycy9kb3ducmV2LnhtbESPwWrDMBBE74H+g9hCb4ncUEzqRgkhUOjJxK4P6W2x&#10;NrIba2UsxXb/PioUehxm5g2z3c+2EyMNvnWs4HmVgCCunW7ZKKg+35cbED4ga+wck4If8rDfPSy2&#10;mGk3cUFjGYyIEPYZKmhC6DMpfd2QRb9yPXH0Lm6wGKIcjNQDThFuO7lOklRabDkuNNjTsaH6Wt6s&#10;gpfLqdtU3+mXaQtzy3NX2nN6VOrpcT68gQg0h//wX/tDK1i/wu+X+AP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2bajEAAAA2wAAAA8AAAAAAAAAAAAAAAAAmAIAAGRycy9k&#10;b3ducmV2LnhtbFBLBQYAAAAABAAEAPUAAACJAwAAAAA=&#10;" fillcolor="#00b050" stroked="f" strokeweight="2pt"/>
                      <v:oval id="Овал 30" o:spid="_x0000_s1090" style="position:absolute;left:19282;top:233;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VS6MAA&#10;AADbAAAADwAAAGRycy9kb3ducmV2LnhtbERPTYvCMBC9C/6HMII3TdeVIt2msgjCnmStHtzb0Ixp&#10;tZmUJmr995uD4PHxvvP1YFtxp943jhV8zBMQxJXTDRsFx8N2tgLhA7LG1jEpeJKHdTEe5Zhp9+A9&#10;3ctgRAxhn6GCOoQuk9JXNVn0c9cRR+7seoshwt5I3eMjhttWLpIklRYbjg01drSpqbqWN6tgef5t&#10;V8dL+meavbntdq60p3Sj1HQyfH+BCDSEt/jl/tEKPuP6+CX+AFn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FVS6MAAAADbAAAADwAAAAAAAAAAAAAAAACYAgAAZHJzL2Rvd25y&#10;ZXYueG1sUEsFBgAAAAAEAAQA9QAAAIUDAAAAAA==&#10;" fillcolor="#00b050" stroked="f" strokeweight="2pt"/>
                      <v:oval id="Овал 31" o:spid="_x0000_s1091" style="position:absolute;left:19282;top:9625;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n3c8QA&#10;AADbAAAADwAAAGRycy9kb3ducmV2LnhtbESPQWvCQBSE74X+h+UVequbtCVI6iolUOgpaPRgb4/s&#10;cxPNvg3Z1cR/3xUEj8PMfMMsVpPtxIUG3zpWkM4SEMS10y0bBbvtz9schA/IGjvHpOBKHlbL56cF&#10;5tqNvKFLFYyIEPY5KmhC6HMpfd2QRT9zPXH0Dm6wGKIcjNQDjhFuO/meJJm02HJcaLCnoqH6VJ2t&#10;gs/DupvvjtmfaTfmXJausvusUOr1Zfr+AhFoCo/wvf2rFXykcPsSf4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Z93PEAAAA2wAAAA8AAAAAAAAAAAAAAAAAmAIAAGRycy9k&#10;b3ducmV2LnhtbFBLBQYAAAAABAAEAPUAAACJAwAAAAA=&#10;" fillcolor="#00b050" stroked="f" strokeweight="2pt"/>
                      <v:oval id="Овал 32" o:spid="_x0000_s1092" style="position:absolute;left:15641;top:9625;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tpBMMA&#10;AADbAAAADwAAAGRycy9kb3ducmV2LnhtbESPT4vCMBTE78J+h/AWvGnqH4p0jSLCwp5krT24t0fz&#10;TKvNS2midr+9EQSPw8z8hlmue9uIG3W+dqxgMk5AEJdO12wUFIfv0QKED8gaG8ek4J88rFcfgyVm&#10;2t15T7c8GBEh7DNUUIXQZlL6siKLfuxa4uidXGcxRNkZqTu8R7ht5DRJUmmx5rhQYUvbispLfrUK&#10;5qffZlGc0z9T7811t3O5PaZbpYaf/eYLRKA+vMOv9o9WMJvC80v8A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tpBMMAAADbAAAADwAAAAAAAAAAAAAAAACYAgAAZHJzL2Rv&#10;d25yZXYueG1sUEsFBgAAAAAEAAQA9QAAAIgDAAAAAA==&#10;" fillcolor="#00b050" stroked="f" strokeweight="2pt"/>
                    </v:group>
                    <v:group id="Группа 16" o:spid="_x0000_s1093" style="position:absolute;left:25981;top:22594;width:7921;height:11791;rotation:-4190290fd" coordorigin="25981,22594" coordsize="7920,11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6tJGPCAAAA2wAAAA8A&#10;AAAAAAAAAAAAAAAAqgIAAGRycy9kb3ducmV2LnhtbFBLBQYAAAAABAAEAPoAAACZAwAAAAA=&#10;">
                      <v:rect id="Прямоугольник 23" o:spid="_x0000_s1094" style="position:absolute;left:25981;top:26368;width:7921;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VecMA&#10;AADbAAAADwAAAGRycy9kb3ducmV2LnhtbESPzWrDMBCE74W8g9hAb40ctyTGjWJKIST0EvLzAIu1&#10;td1aKyPJP+nTV4FCj8PMfMNsism0YiDnG8sKlosEBHFpdcOVgutl95SB8AFZY2uZFNzIQ7GdPWww&#10;13bkEw3nUIkIYZ+jgjqELpfSlzUZ9AvbEUfv0zqDIUpXSe1wjHDTyjRJVtJgw3Ghxo7eayq/z71R&#10;YJfH8HEZX3qm0e2z5qtsf9aZUo/z6e0VRKAp/If/2getIH2G+5f4A+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VecMAAADbAAAADwAAAAAAAAAAAAAAAACYAgAAZHJzL2Rv&#10;d25yZXYueG1sUEsFBgAAAAAEAAQA9QAAAIgDAAAAAA==&#10;" fillcolor="#4f81bd [3204]" strokecolor="#243f60 [1604]" strokeweight="2pt"/>
                      <v:oval id="Овал 24" o:spid="_x0000_s1095" style="position:absolute;left:27062;top:22594;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Gb1sIA&#10;AADbAAAADwAAAGRycy9kb3ducmV2LnhtbESPT4vCMBTE7wt+h/CEva2pRYp0jaIuC3vw4p+9P5rX&#10;tNi8lCaa+u3NwoLHYWZ+w6w2o+3EnQbfOlYwn2UgiCunWzYKLufvjyUIH5A1do5JwYM8bNaTtxWW&#10;2kU+0v0UjEgQ9iUqaELoSyl91ZBFP3M9cfJqN1gMSQ5G6gFjgttO5llWSIstp4UGe9o3VF1PN6vg&#10;JtvHIdaLy1dem6LYxfh7dUap9+m4/QQRaAyv8H/7RyvIF/D3Jf0A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cZvWwgAAANsAAAAPAAAAAAAAAAAAAAAAAJgCAABkcnMvZG93&#10;bnJldi54bWxQSwUGAAAAAAQABAD1AAAAhwMAAAAA&#10;" fillcolor="#7030a0" stroked="f" strokeweight="2pt"/>
                      <v:oval id="Овал 25" o:spid="_x0000_s1096" style="position:absolute;left:30269;top:22708;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0+TcMA&#10;AADbAAAADwAAAGRycy9kb3ducmV2LnhtbESPzWrDMBCE74G+g9hCb4lc05rgRglNSiGHXPLT+2Kt&#10;ZRNrZSwlct4+ChRyHGbmG2axGm0nrjT41rGC91kGgrhyumWj4HT8nc5B+ICssXNMCm7kYbV8mSyw&#10;1C7ynq6HYESCsC9RQRNCX0rpq4Ys+pnriZNXu8FiSHIwUg8YE9x2Ms+yQlpsOS002NOmoep8uFgF&#10;F9nedrH+OP3ktSmKdYx/Z2eUensdv79ABBrDM/zf3moF+Sc8vqQf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0+TcMAAADbAAAADwAAAAAAAAAAAAAAAACYAgAAZHJzL2Rv&#10;d25yZXYueG1sUEsFBgAAAAAEAAQA9QAAAIgDAAAAAA==&#10;" fillcolor="#7030a0" stroked="f" strokeweight="2pt"/>
                      <v:oval id="Овал 26" o:spid="_x0000_s1097" style="position:absolute;left:30974;top:31955;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OsIA&#10;AADbAAAADwAAAGRycy9kb3ducmV2LnhtbESPT4vCMBTE7wt+h/AEb2tqkbJUo/iHhT14WVfvj+Y1&#10;LTYvpYmmfnuzsLDHYWZ+w6y3o+3EgwbfOlawmGcgiCunWzYKLj+f7x8gfEDW2DkmBU/ysN1M3tZY&#10;ahf5mx7nYESCsC9RQRNCX0rpq4Ys+rnriZNXu8FiSHIwUg8YE9x2Ms+yQlpsOS002NOhoep2vlsF&#10;d9k+T7FeXo55bYpiH+P15oxSs+m4W4EINIb/8F/7SyvIC/j9kn6A3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76A6wgAAANsAAAAPAAAAAAAAAAAAAAAAAJgCAABkcnMvZG93&#10;bnJldi54bWxQSwUGAAAAAAQABAD1AAAAhwMAAAAA&#10;" fillcolor="#7030a0" stroked="f" strokeweight="2pt"/>
                      <v:oval id="Овал 27" o:spid="_x0000_s1098" style="position:absolute;left:27333;top:31955;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MFocMA&#10;AADbAAAADwAAAGRycy9kb3ducmV2LnhtbESPzWrDMBCE74G+g9hCb4lcU5zgRglNSiGHXPLT+2Kt&#10;ZRNrZSwlct4+ChR6HGbmG2a5Hm0nbjT41rGC91kGgrhyumWj4Hz6mS5A+ICssXNMCu7kYb16mSyx&#10;1C7ygW7HYESCsC9RQRNCX0rpq4Ys+pnriZNXu8FiSHIwUg8YE9x2Ms+yQlpsOS002NO2oepyvFoF&#10;V9ne97H+OH/ntSmKTYy/F2eUensdvz5BBBrDf/ivvdMK8jk8v6Qf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6MFocMAAADbAAAADwAAAAAAAAAAAAAAAACYAgAAZHJzL2Rv&#10;d25yZXYueG1sUEsFBgAAAAAEAAQA9QAAAIgDAAAAAA==&#10;" fillcolor="#7030a0" stroked="f" strokeweight="2pt"/>
                    </v:group>
                    <v:group id="Группа 17" o:spid="_x0000_s1099" style="position:absolute;left:26664;top:8811;width:7920;height:11821;rotation:4020984fd" coordorigin="26663,8812" coordsize="7920,1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MuAcwwAAANsAAAAP&#10;AAAAAAAAAAAAAAAAAKoCAABkcnMvZG93bnJldi54bWxQSwUGAAAAAAQABAD6AAAAmgMAAAAA&#10;">
                      <v:rect id="Прямоугольник 18" o:spid="_x0000_s1100" style="position:absolute;left:26663;top:12615;width:7921;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uNtcMA&#10;AADbAAAADwAAAGRycy9kb3ducmV2LnhtbESP3WrCQBCF7wu+wzKCd3VjEQ3RVUQoLb0Rfx5gyI5J&#10;NDsbdleT9uk7F4XezXDOnPPNeju4Vj0pxMazgdk0A0VcettwZeByfn/NQcWEbLH1TAa+KcJ2M3pZ&#10;Y2F9z0d6nlKlJIRjgQbqlLpC61jW5DBOfUcs2tUHh0nWUGkbsJdw1+q3LFtohw1LQ40d7Wsq76eH&#10;M+Bnh/R17ucPpj585M2tbH+WuTGT8bBbgUo0pH/z3/WnFXyBlV9kAL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uNtcMAAADbAAAADwAAAAAAAAAAAAAAAACYAgAAZHJzL2Rv&#10;d25yZXYueG1sUEsFBgAAAAAEAAQA9QAAAIgDAAAAAA==&#10;" fillcolor="#4f81bd [3204]" strokecolor="#243f60 [1604]" strokeweight="2pt"/>
                      <v:oval id="Овал 19" o:spid="_x0000_s1101" style="position:absolute;left:27744;top:8841;width:1800;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UE88MA&#10;AADbAAAADwAAAGRycy9kb3ducmV2LnhtbERPTWvCQBC9C/0PyxS8mU17SG3qKlKxFkHBVOh1mp0m&#10;odnZdHfV+O9dQfA2j/c5k1lvWnEk5xvLCp6SFARxaXXDlYL913I0BuEDssbWMik4k4fZ9GEwwVzb&#10;E+/oWIRKxBD2OSqoQ+hyKX1Zk0Gf2I44cr/WGQwRukpqh6cYblr5nKaZNNhwbKixo/eayr/iYBR8&#10;FD/9wlUv28PiO1uu/tNsv5mvlRo+9vM3EIH6cBff3J86zn+F6y/xADm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UE88MAAADbAAAADwAAAAAAAAAAAAAAAACYAgAAZHJzL2Rv&#10;d25yZXYueG1sUEsFBgAAAAAEAAQA9QAAAIgDAAAAAA==&#10;" fillcolor="#00b0f0" stroked="f" strokeweight="2pt"/>
                      <v:oval id="Овал 20" o:spid="_x0000_s1102" style="position:absolute;left:31002;top:8812;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Nn08IA&#10;AADbAAAADwAAAGRycy9kb3ducmV2LnhtbERPy2rCQBTdC/2H4RbcmUldREkdRSo+EBSaCt3eZm6T&#10;0MyddGbU+PfOQnB5OO/ZojetuJDzjWUFb0kKgri0uuFKwelrPZqC8AFZY2uZFNzIw2L+Mphhru2V&#10;P+lShErEEPY5KqhD6HIpfVmTQZ/Yjjhyv9YZDBG6SmqH1xhuWjlO00wabDg21NjRR03lX3E2CjbF&#10;T79y1eR4Xn1n6+1/mp0Oy71Sw9d++Q4iUB+e4od7pxWM4/r4Jf4AOb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k2fTwgAAANsAAAAPAAAAAAAAAAAAAAAAAJgCAABkcnMvZG93&#10;bnJldi54bWxQSwUGAAAAAAQABAD1AAAAhwMAAAAA&#10;" fillcolor="#00b0f0" stroked="f" strokeweight="2pt"/>
                      <v:oval id="Овал 21" o:spid="_x0000_s1103" style="position:absolute;left:31656;top:18202;width:1800;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CSMQA&#10;AADbAAAADwAAAGRycy9kb3ducmV2LnhtbESPQWvCQBSE7wX/w/IEb3Wjhyipq0hFLYUWjEKvz+wz&#10;Cc2+jburxn/fLQgeh5n5hpktOtOIKzlfW1YwGiYgiAuray4VHPbr1ykIH5A1NpZJwZ08LOa9lxlm&#10;2t54R9c8lCJC2GeooAqhzaT0RUUG/dC2xNE7WWcwROlKqR3eItw0cpwkqTRYc1yosKX3iorf/GIU&#10;bPJjt3Ll5Puy+knX23OSHr6Wn0oN+t3yDUSgLjzDj/aHVjAewf+X+AP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fwkjEAAAA2wAAAA8AAAAAAAAAAAAAAAAAmAIAAGRycy9k&#10;b3ducmV2LnhtbFBLBQYAAAAABAAEAPUAAACJAwAAAAA=&#10;" fillcolor="#00b0f0" stroked="f" strokeweight="2pt"/>
                      <v:oval id="Овал 22" o:spid="_x0000_s1104" style="position:absolute;left:27749;top:17609;width:1799;height:243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1cP8UA&#10;AADbAAAADwAAAGRycy9kb3ducmV2LnhtbESPQWvCQBSE7wX/w/KE3ppNc4gldRWp2Iqg0FTw+sy+&#10;JqHZt+nuqvHfu0Khx2FmvmGm88F04kzOt5YVPCcpCOLK6pZrBfuv1dMLCB+QNXaWScGVPMxno4cp&#10;Ftpe+JPOZahFhLAvUEETQl9I6auGDPrE9sTR+7bOYIjS1VI7vES46WSWprk02HJcaLCnt4aqn/Jk&#10;FLyXx2Hp6snutDzkq4/fNN9vFxulHsfD4hVEoCH8h//aa60gy+D+Jf4A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DVw/xQAAANsAAAAPAAAAAAAAAAAAAAAAAJgCAABkcnMv&#10;ZG93bnJldi54bWxQSwUGAAAAAAQABAD1AAAAigMAAAAA&#10;" fillcolor="#00b0f0" stroked="f" strokeweight="2pt"/>
                    </v:group>
                  </v:group>
                  <v:shapetype id="_x0000_t32" coordsize="21600,21600" o:spt="32" o:oned="t" path="m,l21600,21600e" filled="f">
                    <v:path arrowok="t" fillok="f" o:connecttype="none"/>
                    <o:lock v:ext="edit" shapetype="t"/>
                  </v:shapetype>
                  <v:shape id="Прямая со стрелкой 6" o:spid="_x0000_s1105" type="#_x0000_t32" style="position:absolute;left:13139;top:25244;width:3206;height:216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Ud1cIAAADaAAAADwAAAGRycy9kb3ducmV2LnhtbESPQWsCMRSE74X+h/AK3mpWRVu2RhFB&#10;0EORaqvXR/LcXbp5WTZP3f57IxQ8DjPzDTOdd75WF2pjFdjAoJ+BIrbBVVwY+N6vXt9BRUF2WAcm&#10;A38UYT57fppi7sKVv+iyk0IlCMccDZQiTa51tCV5jP3QECfvFFqPkmRbaNfiNcF9rYdZNtEeK04L&#10;JTa0LMn+7s7ewDmcPhc/7m10GBxlYyvZbMmOjem9dIsPUEKdPML/7bUzMIH7lXQD9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QUd1cIAAADaAAAADwAAAAAAAAAAAAAA&#10;AAChAgAAZHJzL2Rvd25yZXYueG1sUEsFBgAAAAAEAAQA+QAAAJADAAAAAA==&#10;" strokecolor="#4579b8 [3044]">
                    <v:stroke endarrow="open"/>
                  </v:shape>
                  <v:shape id="Прямая со стрелкой 7" o:spid="_x0000_s1106" type="#_x0000_t32" style="position:absolute;left:11355;top:18293;width:0;height:398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IcpMQAAADaAAAADwAAAGRycy9kb3ducmV2LnhtbESPX2vCMBTF34V9h3AHvmk6UTc6o8hE&#10;UIRJu8Hw7drctWXNTUmi7b79MhB8PJw/P85i1ZtGXMn52rKCp3ECgriwuuZSwefHdvQCwgdkjY1l&#10;UvBLHlbLh8ECU207zuiah1LEEfYpKqhCaFMpfVGRQT+2LXH0vq0zGKJ0pdQOuzhuGjlJkrk0WHMk&#10;VNjSW0XFT34xEbKZZrPD1+E8pWx97M7703twJ6WGj/36FUSgPtzDt/ZOK3iG/yvxBs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ghykxAAAANoAAAAPAAAAAAAAAAAA&#10;AAAAAKECAABkcnMvZG93bnJldi54bWxQSwUGAAAAAAQABAD5AAAAkgMAAAAA&#10;" strokecolor="#4579b8 [3044]">
                    <v:stroke endarrow="open"/>
                  </v:shape>
                  <v:shape id="Прямая со стрелкой 8" o:spid="_x0000_s1107" type="#_x0000_t32" style="position:absolute;left:20133;top:24699;width:2779;height:271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2I1sEAAADaAAAADwAAAGRycy9kb3ducmV2LnhtbERPTWvCQBC9C/0PyxR6002LSomuIi2F&#10;iqDEFsTbmJ0modnZsLs16b/vHIQeH+97uR5cq64UYuPZwOMkA0VcettwZeDz4238DComZIutZzLw&#10;SxHWq7vREnPrey7oekyVkhCOORqoU+pyrWNZk8M48R2xcF8+OEwCQ6VtwF7CXaufsmyuHTYsDTV2&#10;9FJT+X38cVLyOi1mu9PuMqVic+gv2/M+hbMxD/fDZgEq0ZD+xTf3uzUgW+WK3AC9+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HYjWwQAAANoAAAAPAAAAAAAAAAAAAAAA&#10;AKECAABkcnMvZG93bnJldi54bWxQSwUGAAAAAAQABAD5AAAAjwMAAAAA&#10;" strokecolor="#4579b8 [3044]">
                    <v:stroke endarrow="open"/>
                  </v:shape>
                  <v:shape id="Прямая со стрелкой 9" o:spid="_x0000_s1108" type="#_x0000_t32" style="position:absolute;left:12760;top:12588;width:3465;height:236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EtTcQAAADaAAAADwAAAGRycy9kb3ducmV2LnhtbESPX2vCMBTF34V9h3AHvmk6Udk6o8hE&#10;UIRJu8Hw7drctWXNTUmi7b79MhB8PJw/P85i1ZtGXMn52rKCp3ECgriwuuZSwefHdvQMwgdkjY1l&#10;UvBLHlbLh8ECU207zuiah1LEEfYpKqhCaFMpfVGRQT+2LXH0vq0zGKJ0pdQOuzhuGjlJkrk0WHMk&#10;VNjSW0XFT34xEbKZZrPD1+E8pWx97M7703twJ6WGj/36FUSgPtzDt/ZOK3iB/yvxBs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US1NxAAAANoAAAAPAAAAAAAAAAAA&#10;AAAAAKECAABkcnMvZG93bnJldi54bWxQSwUGAAAAAAQABAD5AAAAkgMAAAAA&#10;" strokecolor="#4579b8 [3044]">
                    <v:stroke endarrow="open"/>
                  </v:shape>
                  <v:shape id="Прямая со стрелкой 10" o:spid="_x0000_s1109" type="#_x0000_t32" style="position:absolute;left:25191;top:17982;width:0;height:4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hC1sMAAADbAAAADwAAAGRycy9kb3ducmV2LnhtbESPT2vCQBDF7wW/wzIFb3VTJSWkriJC&#10;aK/+A72N2TEJzc6G7Ebjt+8cCr3N8N6895vlenStulMfGs8G3mcJKOLS24YrA8dD8ZaBChHZYuuZ&#10;DDwpwHo1eVlibv2Dd3Tfx0pJCIccDdQxdrnWoazJYZj5jli0m+8dRln7StseHxLuWj1Pkg/tsGFp&#10;qLGjbU3lz35wBha36/iVxY3OirPfDkOapqfiYsz0ddx8goo0xn/z3/W3FXyhl19kAL3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YQtbDAAAA2wAAAA8AAAAAAAAAAAAA&#10;AAAAoQIAAGRycy9kb3ducmV2LnhtbFBLBQYAAAAABAAEAPkAAACRAwAAAAA=&#10;" strokecolor="#4579b8 [3044]">
                    <v:stroke endarrow="open"/>
                  </v:shape>
                  <v:shape id="Прямая со стрелкой 11" o:spid="_x0000_s1110" type="#_x0000_t32" style="position:absolute;left:20359;top:12666;width:2815;height:27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TnTcAAAADbAAAADwAAAGRycy9kb3ducmV2LnhtbERPS4vCMBC+C/sfwizszaauVEo1ighl&#10;vfoC9zbbjG2xmZQm1e6/N4LgbT6+5yxWg2nEjTpXW1YwiWIQxIXVNZcKjod8nIJwHlljY5kU/JOD&#10;1fJjtMBM2zvv6Lb3pQgh7DJUUHnfZlK6oiKDLrItceAutjPoA+xKqTu8h3DTyO84nkmDNYeGClva&#10;VFRc971RML38DT+pX8s0P9tN3ydJcsp/lfr6HNZzEJ4G/xa/3Fsd5k/g+Us4QC4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0U503AAAAA2wAAAA8AAAAAAAAAAAAAAAAA&#10;oQIAAGRycy9kb3ducmV2LnhtbFBLBQYAAAAABAAEAPkAAACOAwAAAAA=&#10;" strokecolor="#4579b8 [3044]">
                    <v:stroke endarrow="open"/>
                  </v:shape>
                </v:group>
                <w10:anchorlock/>
              </v:group>
            </w:pict>
          </mc:Fallback>
        </mc:AlternateContent>
      </w:r>
    </w:p>
    <w:p w14:paraId="6D1DF1F8" w14:textId="77777777" w:rsidR="00762D97" w:rsidRDefault="00762D97" w:rsidP="002422C8">
      <w:pPr>
        <w:spacing w:after="0"/>
        <w:ind w:firstLine="567"/>
      </w:pPr>
    </w:p>
    <w:p w14:paraId="30D896A1" w14:textId="4623DA65" w:rsidR="002422C8" w:rsidRDefault="002422C8" w:rsidP="00C91F34">
      <w:pPr>
        <w:spacing w:after="0"/>
      </w:pPr>
      <w:r>
        <w:t xml:space="preserve">После прохождения </w:t>
      </w:r>
      <w:r w:rsidR="00762D97">
        <w:t>заемщиками</w:t>
      </w:r>
      <w:r>
        <w:t xml:space="preserve"> всех банков </w:t>
      </w:r>
      <w:r w:rsidR="003672B0">
        <w:t xml:space="preserve">проходит дополнительный тур, в котором командам предлагается </w:t>
      </w:r>
      <w:r w:rsidR="00B77D62">
        <w:t xml:space="preserve">вспомнить, какие карточки нарушали их права, а какие – нет. За каждую названную карточку команда уменьшает конечную стоимость всех кредитов. </w:t>
      </w:r>
      <w:r w:rsidR="009E1FAC">
        <w:t>П</w:t>
      </w:r>
      <w:r>
        <w:t>одводятся итоги. Победителем становится та команда, у которой итого</w:t>
      </w:r>
      <w:r w:rsidR="00B77D62">
        <w:t>вая сумма за пользование кредита</w:t>
      </w:r>
      <w:r>
        <w:t>м</w:t>
      </w:r>
      <w:r w:rsidR="00B77D62">
        <w:t>и</w:t>
      </w:r>
      <w:r>
        <w:t xml:space="preserve"> самая минимальная (т.е. победу команде приносят действия </w:t>
      </w:r>
      <w:r w:rsidR="00762D97">
        <w:t>заемщиков</w:t>
      </w:r>
      <w:r>
        <w:t>, действия банкиров</w:t>
      </w:r>
      <w:r w:rsidR="00560674">
        <w:t xml:space="preserve"> отдаляют </w:t>
      </w:r>
      <w:r>
        <w:t xml:space="preserve">другие команды от выигрыша). </w:t>
      </w:r>
    </w:p>
    <w:p w14:paraId="001768BF" w14:textId="77777777" w:rsidR="00560674" w:rsidRDefault="00560674" w:rsidP="00C91F34">
      <w:pPr>
        <w:spacing w:after="0"/>
      </w:pPr>
      <w:r>
        <w:t>Решение о том, кто будет банкиром, а кто потребителем</w:t>
      </w:r>
      <w:r w:rsidR="008B0C0C">
        <w:t>,</w:t>
      </w:r>
      <w:r>
        <w:t xml:space="preserve"> участники должны </w:t>
      </w:r>
      <w:r w:rsidR="00762D97">
        <w:t xml:space="preserve">принять </w:t>
      </w:r>
      <w:r>
        <w:t>самостоят</w:t>
      </w:r>
      <w:r w:rsidR="00762D97">
        <w:t>ельно перед началом игры. Также</w:t>
      </w:r>
      <w:r>
        <w:t xml:space="preserve"> участники команды всем составом перед началом игры могут посовещаться и</w:t>
      </w:r>
      <w:r w:rsidR="00762D97">
        <w:t xml:space="preserve"> определить стратегию поведения</w:t>
      </w:r>
      <w:r>
        <w:t xml:space="preserve"> как для одной стороны, так и для другой. </w:t>
      </w:r>
    </w:p>
    <w:p w14:paraId="1D1A1B17" w14:textId="77777777" w:rsidR="000C0109" w:rsidRDefault="000C0109" w:rsidP="00C91F34">
      <w:pPr>
        <w:spacing w:after="0"/>
        <w:rPr>
          <w:b/>
        </w:rPr>
      </w:pPr>
    </w:p>
    <w:p w14:paraId="0D8E0193" w14:textId="77777777" w:rsidR="000C0109" w:rsidRDefault="000C0109" w:rsidP="00C91F34">
      <w:pPr>
        <w:spacing w:after="0"/>
        <w:rPr>
          <w:b/>
        </w:rPr>
      </w:pPr>
      <w:r>
        <w:rPr>
          <w:b/>
        </w:rPr>
        <w:t>Действия Банкиров</w:t>
      </w:r>
    </w:p>
    <w:p w14:paraId="1BDF18B4" w14:textId="6AD406CC" w:rsidR="0056257A" w:rsidRDefault="000C0109" w:rsidP="00C91F34">
      <w:pPr>
        <w:spacing w:after="0"/>
      </w:pPr>
      <w:r>
        <w:t xml:space="preserve">Оставшиеся за столом участники, которые отыгрывают роль банковских сотрудников, должны каждый раунд выдавать новым заемщикам кредит в размере 100 тысяч рублей. Чтобы </w:t>
      </w:r>
      <w:r>
        <w:lastRenderedPageBreak/>
        <w:t>сформировать кредитное предложение кажд</w:t>
      </w:r>
      <w:r w:rsidR="00B77D62">
        <w:t>ый банк в начале игры получает 6</w:t>
      </w:r>
      <w:r>
        <w:t xml:space="preserve"> карточек с описанием условий</w:t>
      </w:r>
      <w:r w:rsidR="003B3E82">
        <w:t xml:space="preserve"> кредита</w:t>
      </w:r>
      <w:r>
        <w:t>: 3 карт</w:t>
      </w:r>
      <w:r w:rsidR="00114B45">
        <w:t>очки</w:t>
      </w:r>
      <w:r w:rsidR="00B77D62">
        <w:t xml:space="preserve"> с процентными ставками и 3</w:t>
      </w:r>
      <w:r>
        <w:t xml:space="preserve"> карт</w:t>
      </w:r>
      <w:r w:rsidR="00B77D62">
        <w:t>очки</w:t>
      </w:r>
      <w:r>
        <w:t xml:space="preserve"> с дополнительными условиями. Среди карт</w:t>
      </w:r>
      <w:r w:rsidR="00114B45">
        <w:t>очек</w:t>
      </w:r>
      <w:r>
        <w:t xml:space="preserve"> с дополнительными условиями есть </w:t>
      </w:r>
      <w:r w:rsidR="003B3E82">
        <w:t xml:space="preserve">2 карточки, </w:t>
      </w:r>
      <w:r w:rsidR="0056257A">
        <w:t>нарушающие</w:t>
      </w:r>
      <w:r>
        <w:t xml:space="preserve"> права потребителей финансовых услуг</w:t>
      </w:r>
      <w:r w:rsidR="00114B45">
        <w:t xml:space="preserve"> (это указано на обратной стороне карточек)</w:t>
      </w:r>
      <w:r w:rsidR="003B3E82">
        <w:t>.</w:t>
      </w:r>
      <w:r w:rsidR="0056257A">
        <w:t xml:space="preserve"> </w:t>
      </w:r>
      <w:r w:rsidR="00114B45">
        <w:t>Такие карточки</w:t>
      </w:r>
      <w:r w:rsidR="003B3E82">
        <w:t xml:space="preserve"> </w:t>
      </w:r>
      <w:r>
        <w:t xml:space="preserve">приносят </w:t>
      </w:r>
      <w:r w:rsidR="003B3E82">
        <w:t>дополнительные расходы для потребителей (например, обязательство иметь страховку, за которую необходимо заплатить)</w:t>
      </w:r>
      <w:r>
        <w:t xml:space="preserve">. </w:t>
      </w:r>
      <w:r w:rsidR="00762D97">
        <w:t xml:space="preserve">Заемщикам заранее неизвестно, правомерно ли условие представленного кредита или нет. </w:t>
      </w:r>
    </w:p>
    <w:p w14:paraId="58C382FD" w14:textId="5A5055C5" w:rsidR="00114B45" w:rsidRDefault="0056257A" w:rsidP="00C91F34">
      <w:pPr>
        <w:spacing w:after="0"/>
      </w:pPr>
      <w:r>
        <w:t xml:space="preserve">Перед каждым приходом заемщика, банк формирует из имеющихся карточек 3 </w:t>
      </w:r>
      <w:r w:rsidR="00114B45">
        <w:t>кредитных</w:t>
      </w:r>
      <w:r>
        <w:t xml:space="preserve"> </w:t>
      </w:r>
      <w:r w:rsidR="00114B45">
        <w:t>предлож</w:t>
      </w:r>
      <w:r w:rsidR="00B77D62">
        <w:t>ения – выкладывает на стол все 6</w:t>
      </w:r>
      <w:r w:rsidR="00114B45">
        <w:t xml:space="preserve"> карточек</w:t>
      </w:r>
      <w:r w:rsidR="007C3623">
        <w:t xml:space="preserve"> лицевой стороной</w:t>
      </w:r>
      <w:r w:rsidR="00762D97">
        <w:t xml:space="preserve"> вверх</w:t>
      </w:r>
      <w:r w:rsidR="00114B45">
        <w:t>.</w:t>
      </w:r>
      <w:r>
        <w:t xml:space="preserve"> Предложением считается кредит, в котором есть процентная ставка и </w:t>
      </w:r>
      <w:r w:rsidR="00B77D62">
        <w:t>одно дополнительное условие</w:t>
      </w:r>
      <w:r>
        <w:t>.</w:t>
      </w:r>
      <w:r w:rsidR="00762D97">
        <w:t xml:space="preserve"> Пример готового кредитного </w:t>
      </w:r>
      <w:r w:rsidR="00826E63">
        <w:t>предложения</w:t>
      </w:r>
      <w:r w:rsidR="00762D97">
        <w:t xml:space="preserve"> представлен на Р</w:t>
      </w:r>
      <w:r w:rsidR="00A6479B">
        <w:t>исунке.3</w:t>
      </w:r>
      <w:r w:rsidR="00762D97">
        <w:t>.</w:t>
      </w:r>
      <w:r>
        <w:t xml:space="preserve"> </w:t>
      </w:r>
    </w:p>
    <w:p w14:paraId="51B6B661" w14:textId="58E385DC" w:rsidR="00821D4B" w:rsidRDefault="00821D4B" w:rsidP="00821D4B">
      <w:pPr>
        <w:pStyle w:val="a8"/>
      </w:pPr>
      <w:r>
        <w:t xml:space="preserve">Рисунок </w:t>
      </w:r>
      <w:r w:rsidR="00BA0B10">
        <w:fldChar w:fldCharType="begin"/>
      </w:r>
      <w:r w:rsidR="00BA0B10">
        <w:instrText xml:space="preserve"> SEQ Рисунок \* ARABIC </w:instrText>
      </w:r>
      <w:r w:rsidR="00BA0B10">
        <w:fldChar w:fldCharType="separate"/>
      </w:r>
      <w:r w:rsidR="00CC4ADD">
        <w:rPr>
          <w:noProof/>
        </w:rPr>
        <w:t>3</w:t>
      </w:r>
      <w:r w:rsidR="00BA0B10">
        <w:rPr>
          <w:noProof/>
        </w:rPr>
        <w:fldChar w:fldCharType="end"/>
      </w:r>
      <w:r>
        <w:t>. Пример кредитного предложения</w:t>
      </w:r>
    </w:p>
    <w:p w14:paraId="643B3592" w14:textId="578B592A" w:rsidR="00826E63" w:rsidRDefault="00826E63" w:rsidP="00C91F34">
      <w:pPr>
        <w:spacing w:after="0"/>
        <w:rPr>
          <w:noProof/>
        </w:rPr>
      </w:pPr>
      <w:r>
        <w:rPr>
          <w:noProof/>
        </w:rPr>
        <w:drawing>
          <wp:inline distT="0" distB="0" distL="0" distR="0" wp14:anchorId="54B6ED2E" wp14:editId="04FE8B40">
            <wp:extent cx="1064173" cy="1466193"/>
            <wp:effectExtent l="0" t="0" r="3175"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077" t="17458" r="47107" b="32166"/>
                    <a:stretch/>
                  </pic:blipFill>
                  <pic:spPr bwMode="auto">
                    <a:xfrm>
                      <a:off x="0" y="0"/>
                      <a:ext cx="1076348" cy="1482967"/>
                    </a:xfrm>
                    <a:prstGeom prst="rect">
                      <a:avLst/>
                    </a:prstGeom>
                    <a:ln>
                      <a:noFill/>
                    </a:ln>
                    <a:extLst>
                      <a:ext uri="{53640926-AAD7-44D8-BBD7-CCE9431645EC}">
                        <a14:shadowObscured xmlns:a14="http://schemas.microsoft.com/office/drawing/2010/main"/>
                      </a:ext>
                    </a:extLst>
                  </pic:spPr>
                </pic:pic>
              </a:graphicData>
            </a:graphic>
          </wp:inline>
        </w:drawing>
      </w:r>
      <w:r w:rsidRPr="00826E63">
        <w:rPr>
          <w:noProof/>
        </w:rPr>
        <w:t xml:space="preserve"> </w:t>
      </w:r>
      <w:r>
        <w:rPr>
          <w:noProof/>
        </w:rPr>
        <w:drawing>
          <wp:inline distT="0" distB="0" distL="0" distR="0" wp14:anchorId="57F700F8" wp14:editId="287D7AF9">
            <wp:extent cx="1040524" cy="1466193"/>
            <wp:effectExtent l="0" t="0" r="7620" b="127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2386" t="17222" r="47251" b="32057"/>
                    <a:stretch/>
                  </pic:blipFill>
                  <pic:spPr bwMode="auto">
                    <a:xfrm>
                      <a:off x="0" y="0"/>
                      <a:ext cx="1040628" cy="1466339"/>
                    </a:xfrm>
                    <a:prstGeom prst="rect">
                      <a:avLst/>
                    </a:prstGeom>
                    <a:ln>
                      <a:noFill/>
                    </a:ln>
                    <a:extLst>
                      <a:ext uri="{53640926-AAD7-44D8-BBD7-CCE9431645EC}">
                        <a14:shadowObscured xmlns:a14="http://schemas.microsoft.com/office/drawing/2010/main"/>
                      </a:ext>
                    </a:extLst>
                  </pic:spPr>
                </pic:pic>
              </a:graphicData>
            </a:graphic>
          </wp:inline>
        </w:drawing>
      </w:r>
    </w:p>
    <w:p w14:paraId="6E3395EB" w14:textId="77777777" w:rsidR="00821D4B" w:rsidRDefault="00821D4B" w:rsidP="00C91F34">
      <w:pPr>
        <w:spacing w:after="0"/>
      </w:pPr>
    </w:p>
    <w:p w14:paraId="5276D5D9" w14:textId="66FBA5ED" w:rsidR="00B77D62" w:rsidRDefault="004433A7" w:rsidP="00C91F34">
      <w:pPr>
        <w:spacing w:after="0"/>
      </w:pPr>
      <w:r>
        <w:t>Помимо этого,</w:t>
      </w:r>
      <w:r w:rsidR="00B77D62">
        <w:t xml:space="preserve"> к каждой карточке кредитного предложения для заемщика банк получает карточку-инструкцию: в ней содержится подробное описание кредитного </w:t>
      </w:r>
      <w:r>
        <w:t>предложения, комментарий</w:t>
      </w:r>
      <w:r w:rsidR="00B77D62">
        <w:t xml:space="preserve"> о нарушении прав и примеры аргументов, которые можно использовать для убеждения заемщика выбрать именно эту карту. </w:t>
      </w:r>
      <w:r w:rsidR="00CC4ADD">
        <w:t>Пример карточки представлен на Рисунке 4.</w:t>
      </w:r>
    </w:p>
    <w:p w14:paraId="113D86BD" w14:textId="426728CC" w:rsidR="00CC4ADD" w:rsidRDefault="00CC4ADD" w:rsidP="00CC4ADD">
      <w:pPr>
        <w:pStyle w:val="a8"/>
      </w:pPr>
      <w:r>
        <w:t xml:space="preserve">Рисунок </w:t>
      </w:r>
      <w:r w:rsidR="00BA0B10">
        <w:fldChar w:fldCharType="begin"/>
      </w:r>
      <w:r w:rsidR="00BA0B10">
        <w:instrText xml:space="preserve"> SEQ Рисунок \* ARABIC </w:instrText>
      </w:r>
      <w:r w:rsidR="00BA0B10">
        <w:fldChar w:fldCharType="separate"/>
      </w:r>
      <w:r>
        <w:rPr>
          <w:noProof/>
        </w:rPr>
        <w:t>4</w:t>
      </w:r>
      <w:r w:rsidR="00BA0B10">
        <w:rPr>
          <w:noProof/>
        </w:rPr>
        <w:fldChar w:fldCharType="end"/>
      </w:r>
      <w:r>
        <w:t>. Пример карточки-подсказки Банкира</w:t>
      </w:r>
    </w:p>
    <w:p w14:paraId="2DD9FBE5" w14:textId="77777777" w:rsidR="00CC4ADD" w:rsidRDefault="00CC4ADD" w:rsidP="00CC4ADD">
      <w:pPr>
        <w:keepNext/>
        <w:spacing w:after="0"/>
      </w:pPr>
      <w:r>
        <w:rPr>
          <w:noProof/>
        </w:rPr>
        <w:drawing>
          <wp:inline distT="0" distB="0" distL="0" distR="0" wp14:anchorId="35F9D783" wp14:editId="37D55BAA">
            <wp:extent cx="3058510" cy="1842158"/>
            <wp:effectExtent l="0" t="0" r="8890" b="571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1031" t="40009" r="41957" b="20358"/>
                    <a:stretch/>
                  </pic:blipFill>
                  <pic:spPr bwMode="auto">
                    <a:xfrm>
                      <a:off x="0" y="0"/>
                      <a:ext cx="3072806" cy="1850768"/>
                    </a:xfrm>
                    <a:prstGeom prst="rect">
                      <a:avLst/>
                    </a:prstGeom>
                    <a:ln>
                      <a:noFill/>
                    </a:ln>
                    <a:extLst>
                      <a:ext uri="{53640926-AAD7-44D8-BBD7-CCE9431645EC}">
                        <a14:shadowObscured xmlns:a14="http://schemas.microsoft.com/office/drawing/2010/main"/>
                      </a:ext>
                    </a:extLst>
                  </pic:spPr>
                </pic:pic>
              </a:graphicData>
            </a:graphic>
          </wp:inline>
        </w:drawing>
      </w:r>
    </w:p>
    <w:p w14:paraId="5F84F654" w14:textId="6F2A39C2" w:rsidR="00762D97" w:rsidRDefault="00CC4ADD" w:rsidP="00C91F34">
      <w:pPr>
        <w:spacing w:after="0"/>
      </w:pPr>
      <w:r>
        <w:t>В каждом раунде за 3</w:t>
      </w:r>
      <w:r w:rsidR="001C0D20">
        <w:t xml:space="preserve"> минуты</w:t>
      </w:r>
      <w:r w:rsidR="002422C8">
        <w:t xml:space="preserve"> банк должен</w:t>
      </w:r>
      <w:r w:rsidR="00114B45">
        <w:t xml:space="preserve"> убедить заемщика</w:t>
      </w:r>
      <w:r w:rsidR="002422C8">
        <w:t xml:space="preserve"> </w:t>
      </w:r>
      <w:r w:rsidR="00114B45">
        <w:t>взять кредит с наиболее высоко</w:t>
      </w:r>
      <w:r w:rsidR="004433A7">
        <w:t>й процентной ставкой и условием, нарушающим</w:t>
      </w:r>
      <w:r w:rsidR="00114B45">
        <w:t xml:space="preserve"> права потребителей. В таком случае заемщик из другой команды заплатит за кредит большую сумму, что отодвинет его от победы.</w:t>
      </w:r>
    </w:p>
    <w:p w14:paraId="719B9572" w14:textId="2EEC4595" w:rsidR="0021162A" w:rsidRPr="00CC4ADD" w:rsidRDefault="00762D97" w:rsidP="00C91F34">
      <w:pPr>
        <w:spacing w:after="0"/>
        <w:rPr>
          <w:rFonts w:cstheme="minorHAnsi"/>
        </w:rPr>
      </w:pPr>
      <w:r>
        <w:t xml:space="preserve">Банковский работник сам выбирает способ формирования кредитных предложений и аргументы для убеждения. </w:t>
      </w:r>
      <w:r w:rsidR="001C0D20">
        <w:t xml:space="preserve">В ходе переговоров банку нельзя уклоняться от вопросов заемщика, но можно использовать сложные формулировки, недосказанность и тому подобное. </w:t>
      </w:r>
      <w:r w:rsidR="004433A7">
        <w:t xml:space="preserve">После раунда переговоров и выбора кредитного предложения, банк дает заемщику обратную связь: объясняет, почему нарушены или не нарушены его права. </w:t>
      </w:r>
    </w:p>
    <w:p w14:paraId="78C12C46" w14:textId="77777777" w:rsidR="000C0109" w:rsidRDefault="000C0109" w:rsidP="00C91F34">
      <w:pPr>
        <w:spacing w:after="0"/>
        <w:rPr>
          <w:b/>
        </w:rPr>
      </w:pPr>
      <w:r>
        <w:rPr>
          <w:b/>
        </w:rPr>
        <w:t xml:space="preserve">Действия </w:t>
      </w:r>
      <w:r w:rsidR="001C0D20">
        <w:rPr>
          <w:b/>
        </w:rPr>
        <w:t>Заемщиков</w:t>
      </w:r>
    </w:p>
    <w:p w14:paraId="25CC6EFE" w14:textId="291ED986" w:rsidR="009428D1" w:rsidRDefault="002422C8" w:rsidP="00C91F34">
      <w:pPr>
        <w:spacing w:after="0"/>
      </w:pPr>
      <w:r w:rsidRPr="00E33F08">
        <w:lastRenderedPageBreak/>
        <w:t xml:space="preserve">Участники, которые в команде играют роль </w:t>
      </w:r>
      <w:r w:rsidR="001C0D20">
        <w:t>заемщиков</w:t>
      </w:r>
      <w:r w:rsidRPr="00E33F08">
        <w:t xml:space="preserve">, должны перемещаться между банками, </w:t>
      </w:r>
      <w:r w:rsidR="001C0D20">
        <w:t>заключать с каждым из них</w:t>
      </w:r>
      <w:r w:rsidRPr="00E33F08">
        <w:t xml:space="preserve"> договор кр</w:t>
      </w:r>
      <w:r w:rsidR="00E33F08" w:rsidRPr="00E33F08">
        <w:t>едитования</w:t>
      </w:r>
      <w:r w:rsidR="001C0D20">
        <w:t xml:space="preserve"> с</w:t>
      </w:r>
      <w:r w:rsidRPr="00E33F08">
        <w:t xml:space="preserve"> </w:t>
      </w:r>
      <w:r w:rsidR="001C0D20">
        <w:t xml:space="preserve">наименьшей суммой, взимаемой за пользование кредитом (невысокой процентной ставкой и отсутствием нарушения прав потребителей). </w:t>
      </w:r>
      <w:r w:rsidRPr="00E33F08">
        <w:t>Приходя в банк (</w:t>
      </w:r>
      <w:r w:rsidR="001F6F0B">
        <w:t>присаживаясь</w:t>
      </w:r>
      <w:r w:rsidRPr="00E33F08">
        <w:t xml:space="preserve"> за определенны</w:t>
      </w:r>
      <w:r w:rsidR="00CC4ADD">
        <w:t>й стол), потребители должны за 3</w:t>
      </w:r>
      <w:r w:rsidRPr="00E33F08">
        <w:t xml:space="preserve"> </w:t>
      </w:r>
      <w:r w:rsidR="00231AEE">
        <w:t>минуты переговоров</w:t>
      </w:r>
      <w:r w:rsidRPr="00E33F08">
        <w:t xml:space="preserve"> выбрать один из предложенных банком </w:t>
      </w:r>
      <w:r w:rsidR="00CB39F5" w:rsidRPr="00E33F08">
        <w:t>кредит</w:t>
      </w:r>
      <w:r w:rsidR="00E33F08" w:rsidRPr="00E33F08">
        <w:t>ов</w:t>
      </w:r>
      <w:r w:rsidR="00CB39F5" w:rsidRPr="00E33F08">
        <w:t xml:space="preserve">. </w:t>
      </w:r>
      <w:r w:rsidR="00C301A6">
        <w:t xml:space="preserve">Для этого </w:t>
      </w:r>
      <w:r w:rsidR="001C0D20">
        <w:t>заемщик</w:t>
      </w:r>
      <w:r w:rsidR="00CB39F5" w:rsidRPr="00E33F08">
        <w:t xml:space="preserve"> внимательно </w:t>
      </w:r>
      <w:r w:rsidR="001C0D20">
        <w:t>знакомится с</w:t>
      </w:r>
      <w:r w:rsidR="00CB39F5" w:rsidRPr="00E33F08">
        <w:t xml:space="preserve"> условия</w:t>
      </w:r>
      <w:r w:rsidR="001C0D20">
        <w:t>ми</w:t>
      </w:r>
      <w:r w:rsidR="00CB39F5" w:rsidRPr="00E33F08">
        <w:t xml:space="preserve"> кредитных предл</w:t>
      </w:r>
      <w:r w:rsidR="009428D1">
        <w:t>ожений</w:t>
      </w:r>
      <w:r w:rsidR="001C0D20">
        <w:t>, указанных</w:t>
      </w:r>
      <w:r w:rsidR="009428D1">
        <w:t xml:space="preserve"> на карточках. Заемщик заранее не знает, какие условия нарушают его права, но может задавать уточняющие вопросу банку. </w:t>
      </w:r>
      <w:r w:rsidR="00CB39F5" w:rsidRPr="00E33F08">
        <w:t xml:space="preserve"> </w:t>
      </w:r>
      <w:r w:rsidR="009428D1">
        <w:t>Заемщик не может отказаться от получения кредита. Если за 3 минуты</w:t>
      </w:r>
      <w:r w:rsidR="00231AEE">
        <w:t xml:space="preserve"> переговоров</w:t>
      </w:r>
      <w:r w:rsidR="009428D1">
        <w:t xml:space="preserve"> участники не договорятся, то банк имеет право выбрать кредит по своему усмотрению, что крайне невыгодно для заемщика. Спорные ситуации решаются </w:t>
      </w:r>
      <w:r w:rsidR="007E1616">
        <w:t>Ведущим.</w:t>
      </w:r>
      <w:r w:rsidR="00443737">
        <w:t xml:space="preserve"> </w:t>
      </w:r>
    </w:p>
    <w:p w14:paraId="2ECADFF7" w14:textId="77777777" w:rsidR="0021162A" w:rsidRPr="00E33F08" w:rsidRDefault="0021162A" w:rsidP="00C91F34">
      <w:pPr>
        <w:spacing w:after="0"/>
      </w:pPr>
    </w:p>
    <w:p w14:paraId="37FECA77" w14:textId="77777777" w:rsidR="009428D1" w:rsidRPr="007C3623" w:rsidRDefault="000C0109" w:rsidP="00C91F34">
      <w:pPr>
        <w:spacing w:after="0"/>
        <w:rPr>
          <w:b/>
        </w:rPr>
      </w:pPr>
      <w:r>
        <w:rPr>
          <w:b/>
        </w:rPr>
        <w:t>Как заключается договор кредитования</w:t>
      </w:r>
    </w:p>
    <w:p w14:paraId="44AA18DD" w14:textId="77777777" w:rsidR="001F6F0B" w:rsidRDefault="009428D1" w:rsidP="00C91F34">
      <w:pPr>
        <w:spacing w:after="0"/>
      </w:pPr>
      <w:r>
        <w:t xml:space="preserve">После того, как </w:t>
      </w:r>
      <w:r w:rsidR="001F6F0B">
        <w:t>заемщик</w:t>
      </w:r>
      <w:r>
        <w:t xml:space="preserve"> выбрал один из предложенных кредитов, </w:t>
      </w:r>
      <w:r w:rsidR="001F6F0B">
        <w:t xml:space="preserve">ему следует заключить с банком договор. Для этого: </w:t>
      </w:r>
    </w:p>
    <w:p w14:paraId="4C88A3C3" w14:textId="11F28DE4" w:rsidR="001F6F0B" w:rsidRPr="00BA0B10" w:rsidRDefault="001F6F0B" w:rsidP="00BA0B10">
      <w:pPr>
        <w:pStyle w:val="19"/>
      </w:pPr>
      <w:r w:rsidRPr="00BA0B10">
        <w:t xml:space="preserve">в бланк кредитной истории заемщика </w:t>
      </w:r>
      <w:r w:rsidR="0021162A" w:rsidRPr="00BA0B10">
        <w:t xml:space="preserve">(Приложение 4) </w:t>
      </w:r>
      <w:r w:rsidRPr="00BA0B10">
        <w:t xml:space="preserve">вносятся данные о выбранном </w:t>
      </w:r>
      <w:r w:rsidR="00443737" w:rsidRPr="00BA0B10">
        <w:t>кредите: название банка и номер карточки с дополнительным условием;</w:t>
      </w:r>
      <w:r w:rsidRPr="00BA0B10">
        <w:t xml:space="preserve"> </w:t>
      </w:r>
    </w:p>
    <w:p w14:paraId="09C28EB0" w14:textId="77777777" w:rsidR="00443737" w:rsidRPr="00BA0B10" w:rsidRDefault="00443737" w:rsidP="00BA0B10">
      <w:pPr>
        <w:pStyle w:val="19"/>
      </w:pPr>
      <w:r w:rsidRPr="00BA0B10">
        <w:t xml:space="preserve">банкир переворачивает карточки с условиями кредита и зачитывает заемщику результат: нарушены ли его права как потребителя </w:t>
      </w:r>
      <w:proofErr w:type="gramStart"/>
      <w:r w:rsidRPr="00BA0B10">
        <w:t>финансовых</w:t>
      </w:r>
      <w:proofErr w:type="gramEnd"/>
      <w:r w:rsidRPr="00BA0B10">
        <w:t xml:space="preserve"> услуг или нет;</w:t>
      </w:r>
    </w:p>
    <w:p w14:paraId="07E8BEFF" w14:textId="77777777" w:rsidR="00443737" w:rsidRPr="00BA0B10" w:rsidRDefault="00443737" w:rsidP="00BA0B10">
      <w:pPr>
        <w:pStyle w:val="19"/>
      </w:pPr>
      <w:r w:rsidRPr="00BA0B10">
        <w:t>в бланк кредитной истории вносится итоговая стоимость кредита (100 тысяч * ставка по кредиту + 10 тысяч за каждое условие с нарушением прав);</w:t>
      </w:r>
    </w:p>
    <w:p w14:paraId="30FF42A3" w14:textId="06F3F3F0" w:rsidR="00FA765B" w:rsidRPr="00BA0B10" w:rsidRDefault="00FA765B" w:rsidP="00BA0B10">
      <w:pPr>
        <w:pStyle w:val="19"/>
      </w:pPr>
      <w:r w:rsidRPr="00BA0B10">
        <w:t>стороны ставят свои подписи в соответствующих ячейках бланка кредитной истории, тем самым подтверждая выбор заемщика;</w:t>
      </w:r>
    </w:p>
    <w:p w14:paraId="57E1F39C" w14:textId="0BFA8AEF" w:rsidR="00443737" w:rsidRPr="00BA0B10" w:rsidRDefault="00443737" w:rsidP="00BA0B10">
      <w:pPr>
        <w:pStyle w:val="19"/>
      </w:pPr>
      <w:r w:rsidRPr="00BA0B10">
        <w:t>банк дает обратную связь заемщику и объясняет, почему условия нарушают или не нарушают его права;</w:t>
      </w:r>
    </w:p>
    <w:p w14:paraId="608661E2" w14:textId="77777777" w:rsidR="0021162A" w:rsidRPr="00BA0B10" w:rsidRDefault="0021162A" w:rsidP="00BA0B10">
      <w:pPr>
        <w:pStyle w:val="19"/>
      </w:pPr>
      <w:r w:rsidRPr="00BA0B10">
        <w:t xml:space="preserve">если по </w:t>
      </w:r>
      <w:proofErr w:type="gramStart"/>
      <w:r w:rsidRPr="00BA0B10">
        <w:t>истечении</w:t>
      </w:r>
      <w:proofErr w:type="gramEnd"/>
      <w:r w:rsidRPr="00BA0B10">
        <w:t xml:space="preserve"> 3 минут</w:t>
      </w:r>
      <w:r w:rsidR="00231AEE" w:rsidRPr="00BA0B10">
        <w:t xml:space="preserve"> переговоров</w:t>
      </w:r>
      <w:r w:rsidRPr="00BA0B10">
        <w:t xml:space="preserve"> заемщик не определился с выбором кредитного предложения, банк заключает с заемщиком договор по своему усмотрению.</w:t>
      </w:r>
    </w:p>
    <w:p w14:paraId="1E660BB9" w14:textId="2717B84A" w:rsidR="0021162A" w:rsidRDefault="0021162A" w:rsidP="00C91F34">
      <w:pPr>
        <w:spacing w:after="0"/>
      </w:pPr>
      <w:r>
        <w:t>После заключения договора кр</w:t>
      </w:r>
      <w:r w:rsidR="00CC4ADD">
        <w:t xml:space="preserve">едитования по сигналу Ведущего </w:t>
      </w:r>
      <w:r>
        <w:t xml:space="preserve">заемщик перемещается за другой стол, а банковский работник формирует новые кредитные предложения. </w:t>
      </w:r>
    </w:p>
    <w:p w14:paraId="4BDC6BE8" w14:textId="77777777" w:rsidR="0021162A" w:rsidRDefault="0021162A" w:rsidP="00C91F34">
      <w:pPr>
        <w:spacing w:after="0"/>
        <w:rPr>
          <w:b/>
        </w:rPr>
      </w:pPr>
    </w:p>
    <w:p w14:paraId="622489DB" w14:textId="77777777" w:rsidR="00560674" w:rsidRPr="00560674" w:rsidRDefault="00560674" w:rsidP="00C91F34">
      <w:pPr>
        <w:spacing w:after="0"/>
        <w:rPr>
          <w:b/>
        </w:rPr>
      </w:pPr>
      <w:r w:rsidRPr="00560674">
        <w:rPr>
          <w:b/>
        </w:rPr>
        <w:t>Подведение итогов</w:t>
      </w:r>
    </w:p>
    <w:p w14:paraId="624D4DC9" w14:textId="0EAB7085" w:rsidR="00E630C5" w:rsidRDefault="0021162A" w:rsidP="00C91F34">
      <w:pPr>
        <w:spacing w:after="0"/>
      </w:pPr>
      <w:r>
        <w:t>После того</w:t>
      </w:r>
      <w:r w:rsidR="00560674">
        <w:t xml:space="preserve"> как </w:t>
      </w:r>
      <w:r>
        <w:t>заемщики</w:t>
      </w:r>
      <w:r w:rsidR="00560674">
        <w:t xml:space="preserve"> команд заключили все необходимые сделки, они возвращаются на свое место (там, где в настоящий момент находятся участники-банкиры из этой команды). </w:t>
      </w:r>
      <w:r w:rsidR="00E630C5">
        <w:t xml:space="preserve">Помощник Ведущего собирает со всех бланки кредитной истории и складывает в каждом бланке итоговую стоимость. </w:t>
      </w:r>
    </w:p>
    <w:p w14:paraId="2EC989F3" w14:textId="1F8BB523" w:rsidR="00556D95" w:rsidRDefault="00BF6007" w:rsidP="00C91F34">
      <w:pPr>
        <w:spacing w:after="0"/>
      </w:pPr>
      <w:r>
        <w:t>Ведущий раздает всем командам лист с дополнительным заданием (</w:t>
      </w:r>
      <w:r w:rsidRPr="00BF6007">
        <w:rPr>
          <w:i/>
        </w:rPr>
        <w:t>Приложение №</w:t>
      </w:r>
      <w:r w:rsidR="007B6023">
        <w:rPr>
          <w:i/>
        </w:rPr>
        <w:t>6</w:t>
      </w:r>
      <w:r>
        <w:t>). В этом листе участники должны написать все условия кредит</w:t>
      </w:r>
      <w:r w:rsidR="00E630C5">
        <w:t>ных договоров, которые нарушают</w:t>
      </w:r>
      <w:r>
        <w:t xml:space="preserve"> прав</w:t>
      </w:r>
      <w:r w:rsidR="00CC4ADD">
        <w:t>а</w:t>
      </w:r>
      <w:r>
        <w:t xml:space="preserve"> заемщиков. Чем больше условий вспомнит команда, тем больше дополнительных очков получит к финальному результату</w:t>
      </w:r>
      <w:r w:rsidR="003215C9">
        <w:t xml:space="preserve"> (-1000 рублей за каждое названное условие)</w:t>
      </w:r>
      <w:r>
        <w:t xml:space="preserve">. </w:t>
      </w:r>
      <w:r w:rsidR="00E630C5">
        <w:t xml:space="preserve"> Проверку заданий участников можно совместить с проведением рефлексии игры. Ведущий проверяет правильность выполнения задания и выписывает на доску/флипчарт результаты, которые получились у игроков, вычитает из них баллы за выполнение дополнительного задания, </w:t>
      </w:r>
      <w:r w:rsidR="00101F43">
        <w:t>распределяет места</w:t>
      </w:r>
      <w:r w:rsidR="00556D95">
        <w:t xml:space="preserve"> методом ранжирования (к</w:t>
      </w:r>
      <w:r w:rsidR="00101F43">
        <w:t>оманд</w:t>
      </w:r>
      <w:r w:rsidR="00556D95">
        <w:t>а с наименьшей суммой получает первое</w:t>
      </w:r>
      <w:r w:rsidR="00101F43">
        <w:t xml:space="preserve"> место</w:t>
      </w:r>
      <w:r w:rsidR="00556D95">
        <w:t>, команда с наибольше</w:t>
      </w:r>
      <w:r w:rsidR="00974536">
        <w:t>й</w:t>
      </w:r>
      <w:r w:rsidR="00556D95">
        <w:t xml:space="preserve"> суммой – последнее место). </w:t>
      </w:r>
      <w:r w:rsidR="00560674">
        <w:t xml:space="preserve"> </w:t>
      </w:r>
    </w:p>
    <w:p w14:paraId="04BDFEA1" w14:textId="77777777" w:rsidR="009428D1" w:rsidRDefault="009428D1" w:rsidP="00C91F34">
      <w:pPr>
        <w:spacing w:after="0"/>
      </w:pPr>
    </w:p>
    <w:p w14:paraId="0300FCCE" w14:textId="77777777" w:rsidR="00A81002" w:rsidRDefault="00A81002" w:rsidP="00BA0B10">
      <w:pPr>
        <w:pStyle w:val="1"/>
      </w:pPr>
      <w:bookmarkStart w:id="13" w:name="_Toc466248771"/>
      <w:bookmarkStart w:id="14" w:name="_Toc466248772"/>
      <w:bookmarkStart w:id="15" w:name="_Toc466248773"/>
      <w:bookmarkStart w:id="16" w:name="_Toc466248774"/>
      <w:bookmarkStart w:id="17" w:name="_Биржа_проектов"/>
      <w:bookmarkStart w:id="18" w:name="_Toc531802742"/>
      <w:bookmarkEnd w:id="13"/>
      <w:bookmarkEnd w:id="14"/>
      <w:bookmarkEnd w:id="15"/>
      <w:bookmarkEnd w:id="16"/>
      <w:bookmarkEnd w:id="17"/>
      <w:r>
        <w:t>Ход мероприятия</w:t>
      </w:r>
      <w:bookmarkEnd w:id="18"/>
    </w:p>
    <w:p w14:paraId="57EF0A88" w14:textId="77777777" w:rsidR="00A81002" w:rsidRDefault="00A81002" w:rsidP="00A81002">
      <w:pPr>
        <w:pStyle w:val="2"/>
      </w:pPr>
      <w:bookmarkStart w:id="19" w:name="_Toc531802743"/>
      <w:r>
        <w:t>Подготовка мероприятия (30 минут)</w:t>
      </w:r>
      <w:bookmarkEnd w:id="19"/>
    </w:p>
    <w:p w14:paraId="0873D6E2" w14:textId="77777777" w:rsidR="000C0109" w:rsidRDefault="00A81002" w:rsidP="00A00F2B">
      <w:r w:rsidRPr="0067635B">
        <w:t xml:space="preserve">Перед началом мероприятия необходимо проверить </w:t>
      </w:r>
      <w:r w:rsidR="00C91F34">
        <w:t xml:space="preserve">расстановку столов и наличие всего необходимого реквизита (см. пункт 1.4 Технические требования к месту проведения, реквизиту и оборудованию). </w:t>
      </w:r>
    </w:p>
    <w:p w14:paraId="5F074D8D" w14:textId="3ECECD47" w:rsidR="009443C6" w:rsidRDefault="009443C6" w:rsidP="00A00F2B">
      <w:pPr>
        <w:spacing w:after="0"/>
      </w:pPr>
      <w:r>
        <w:t>В начале игры ведущим определяется сумма, которую предстоит взять командам в кредит. Для этого нужно количество команд минус 1 умножить на 100 тысяч. Например, если команд в игре 6, то к</w:t>
      </w:r>
      <w:r w:rsidR="00A00F2B">
        <w:t xml:space="preserve">редит нужно будет взять на 500 тысяч рублей, если 7 – </w:t>
      </w:r>
      <w:r>
        <w:t xml:space="preserve">600 тысяч. </w:t>
      </w:r>
    </w:p>
    <w:p w14:paraId="363715EE" w14:textId="7C201AC0" w:rsidR="009443C6" w:rsidRDefault="00A00F2B" w:rsidP="00E630C5">
      <w:pPr>
        <w:spacing w:after="0"/>
      </w:pPr>
      <w:r>
        <w:t xml:space="preserve">На каждый игровой стол нужно положить памятки для игроков с краткими правилами игры и бланки заемщиков. </w:t>
      </w:r>
    </w:p>
    <w:p w14:paraId="7A512107" w14:textId="77777777" w:rsidR="00A81002" w:rsidRPr="00D71EAC" w:rsidRDefault="00A81002" w:rsidP="00A81002">
      <w:pPr>
        <w:pStyle w:val="2"/>
      </w:pPr>
      <w:bookmarkStart w:id="20" w:name="_Toc531802744"/>
      <w:r>
        <w:t>Объяснение п</w:t>
      </w:r>
      <w:r w:rsidRPr="006E4F78">
        <w:t>равил игры, распределение</w:t>
      </w:r>
      <w:r>
        <w:t xml:space="preserve"> участников </w:t>
      </w:r>
      <w:r w:rsidRPr="006E4F78">
        <w:t>на команды</w:t>
      </w:r>
      <w:r>
        <w:t xml:space="preserve"> (15 минут)</w:t>
      </w:r>
      <w:bookmarkEnd w:id="20"/>
    </w:p>
    <w:p w14:paraId="156CF405" w14:textId="77777777" w:rsidR="00A81002" w:rsidRPr="00392CEC" w:rsidRDefault="00A81002" w:rsidP="00392CEC">
      <w:pPr>
        <w:rPr>
          <w:szCs w:val="22"/>
        </w:rPr>
      </w:pPr>
      <w:r w:rsidRPr="00392CEC">
        <w:rPr>
          <w:szCs w:val="22"/>
        </w:rPr>
        <w:t>Участники объединяются в команды по 4</w:t>
      </w:r>
      <w:r w:rsidR="005A2AA4" w:rsidRPr="00392CEC">
        <w:rPr>
          <w:szCs w:val="22"/>
        </w:rPr>
        <w:t xml:space="preserve">-5 человек и занимают предназначенные для них места (стол и стулья). </w:t>
      </w:r>
    </w:p>
    <w:p w14:paraId="0FDA1BA4" w14:textId="76AF3973" w:rsidR="00A81002" w:rsidRDefault="005A2AA4" w:rsidP="00392CEC">
      <w:pPr>
        <w:rPr>
          <w:szCs w:val="22"/>
        </w:rPr>
      </w:pPr>
      <w:r w:rsidRPr="00392CEC">
        <w:rPr>
          <w:szCs w:val="22"/>
        </w:rPr>
        <w:t>Ведущий</w:t>
      </w:r>
      <w:r w:rsidR="00A81002" w:rsidRPr="00392CEC">
        <w:rPr>
          <w:szCs w:val="22"/>
        </w:rPr>
        <w:t xml:space="preserve"> объясняет игровую з</w:t>
      </w:r>
      <w:r w:rsidRPr="00392CEC">
        <w:rPr>
          <w:szCs w:val="22"/>
        </w:rPr>
        <w:t xml:space="preserve">адачу и правила игры, </w:t>
      </w:r>
      <w:r w:rsidR="00A81002" w:rsidRPr="00392CEC">
        <w:rPr>
          <w:szCs w:val="22"/>
        </w:rPr>
        <w:t xml:space="preserve">отвечает на вопросы участников. </w:t>
      </w:r>
    </w:p>
    <w:p w14:paraId="5A6FEE3F" w14:textId="77777777" w:rsidR="00837DD6" w:rsidRPr="00392CEC" w:rsidRDefault="00837DD6" w:rsidP="00392CEC">
      <w:pPr>
        <w:rPr>
          <w:szCs w:val="22"/>
        </w:rPr>
      </w:pPr>
    </w:p>
    <w:p w14:paraId="3D63226B" w14:textId="77777777" w:rsidR="00AA11D0" w:rsidRPr="00392CEC" w:rsidRDefault="00A81002" w:rsidP="00392CEC">
      <w:pPr>
        <w:rPr>
          <w:i/>
          <w:szCs w:val="22"/>
        </w:rPr>
      </w:pPr>
      <w:r w:rsidRPr="00392CEC">
        <w:rPr>
          <w:i/>
          <w:szCs w:val="22"/>
        </w:rPr>
        <w:t xml:space="preserve">Добрый день, сегодня мы с вами будем </w:t>
      </w:r>
      <w:r w:rsidR="005A2AA4" w:rsidRPr="00392CEC">
        <w:rPr>
          <w:i/>
          <w:szCs w:val="22"/>
        </w:rPr>
        <w:t xml:space="preserve">играть в деловую игру «Кредитная история». </w:t>
      </w:r>
      <w:r w:rsidR="00AA65FE" w:rsidRPr="00392CEC">
        <w:rPr>
          <w:i/>
          <w:szCs w:val="22"/>
        </w:rPr>
        <w:t>Наша игра посвящена теме защиты свои</w:t>
      </w:r>
      <w:r w:rsidR="00C16ACC" w:rsidRPr="00392CEC">
        <w:rPr>
          <w:i/>
          <w:szCs w:val="22"/>
        </w:rPr>
        <w:t>х</w:t>
      </w:r>
      <w:r w:rsidR="00AA65FE" w:rsidRPr="00392CEC">
        <w:rPr>
          <w:i/>
          <w:szCs w:val="22"/>
        </w:rPr>
        <w:t xml:space="preserve"> прав при взятии кредита.</w:t>
      </w:r>
      <w:r w:rsidR="00AA11D0" w:rsidRPr="00392CEC">
        <w:rPr>
          <w:i/>
          <w:szCs w:val="22"/>
        </w:rPr>
        <w:t xml:space="preserve"> Кредит – это деньги, которые выдает банк. Если вы хотите купить машину, но у вас нет денег, то вы обращаетесь в банк и </w:t>
      </w:r>
      <w:r w:rsidR="008B0C0C" w:rsidRPr="00392CEC">
        <w:rPr>
          <w:i/>
          <w:szCs w:val="22"/>
        </w:rPr>
        <w:t>просите у него недостающую сумму</w:t>
      </w:r>
      <w:r w:rsidR="00AA11D0" w:rsidRPr="00392CEC">
        <w:rPr>
          <w:i/>
          <w:szCs w:val="22"/>
        </w:rPr>
        <w:t>. За то, что банк выдал деньги в долг, он взимает проценты. Например, если вы возьмете в кредит 100 тыс. рублей по ставке – 10% годовых,</w:t>
      </w:r>
      <w:r w:rsidR="00C16ACC" w:rsidRPr="00392CEC">
        <w:rPr>
          <w:i/>
          <w:szCs w:val="22"/>
        </w:rPr>
        <w:t xml:space="preserve"> то</w:t>
      </w:r>
      <w:r w:rsidR="00AA11D0" w:rsidRPr="00392CEC">
        <w:rPr>
          <w:i/>
          <w:szCs w:val="22"/>
        </w:rPr>
        <w:t xml:space="preserve"> через год вы должны </w:t>
      </w:r>
      <w:r w:rsidR="00C16ACC" w:rsidRPr="00392CEC">
        <w:rPr>
          <w:i/>
          <w:szCs w:val="22"/>
        </w:rPr>
        <w:t xml:space="preserve">будете выплатить </w:t>
      </w:r>
      <w:r w:rsidR="00AA11D0" w:rsidRPr="00392CEC">
        <w:rPr>
          <w:i/>
          <w:szCs w:val="22"/>
        </w:rPr>
        <w:t>100 тыс. рублей – основную сумму долга</w:t>
      </w:r>
      <w:r w:rsidR="00C16ACC" w:rsidRPr="00392CEC">
        <w:rPr>
          <w:i/>
          <w:szCs w:val="22"/>
        </w:rPr>
        <w:t xml:space="preserve"> –</w:t>
      </w:r>
      <w:r w:rsidR="00AA11D0" w:rsidRPr="00392CEC">
        <w:rPr>
          <w:i/>
          <w:szCs w:val="22"/>
        </w:rPr>
        <w:t xml:space="preserve"> и сверх этого еще 10 тыс. рублей – процент за пользование кредитом. </w:t>
      </w:r>
    </w:p>
    <w:p w14:paraId="5D397712" w14:textId="3B95C7AD" w:rsidR="00200CB1" w:rsidRDefault="005A2AA4" w:rsidP="00392CEC">
      <w:pPr>
        <w:rPr>
          <w:i/>
          <w:szCs w:val="22"/>
        </w:rPr>
      </w:pPr>
      <w:r w:rsidRPr="00392CEC">
        <w:rPr>
          <w:i/>
          <w:szCs w:val="22"/>
        </w:rPr>
        <w:t>Каждая команда игроков должна</w:t>
      </w:r>
      <w:r w:rsidR="00AA65FE" w:rsidRPr="00392CEC">
        <w:rPr>
          <w:i/>
          <w:szCs w:val="22"/>
        </w:rPr>
        <w:t xml:space="preserve"> будет</w:t>
      </w:r>
      <w:r w:rsidRPr="00392CEC">
        <w:rPr>
          <w:i/>
          <w:szCs w:val="22"/>
        </w:rPr>
        <w:t xml:space="preserve"> разделиться на 2 </w:t>
      </w:r>
      <w:r w:rsidR="00C16ACC" w:rsidRPr="00392CEC">
        <w:rPr>
          <w:i/>
          <w:szCs w:val="22"/>
        </w:rPr>
        <w:t>части</w:t>
      </w:r>
      <w:r w:rsidRPr="00392CEC">
        <w:rPr>
          <w:i/>
          <w:szCs w:val="22"/>
        </w:rPr>
        <w:t xml:space="preserve">: </w:t>
      </w:r>
      <w:r w:rsidR="00C16ACC" w:rsidRPr="00392CEC">
        <w:rPr>
          <w:i/>
          <w:szCs w:val="22"/>
        </w:rPr>
        <w:t>заемщиков</w:t>
      </w:r>
      <w:r w:rsidRPr="00392CEC">
        <w:rPr>
          <w:i/>
          <w:szCs w:val="22"/>
        </w:rPr>
        <w:t xml:space="preserve"> и банк</w:t>
      </w:r>
      <w:r w:rsidR="00C16ACC" w:rsidRPr="00392CEC">
        <w:rPr>
          <w:i/>
          <w:szCs w:val="22"/>
        </w:rPr>
        <w:t>овских работников</w:t>
      </w:r>
      <w:r w:rsidRPr="00392CEC">
        <w:rPr>
          <w:i/>
          <w:szCs w:val="22"/>
        </w:rPr>
        <w:t xml:space="preserve">. </w:t>
      </w:r>
      <w:r w:rsidR="00200CB1" w:rsidRPr="00392CEC">
        <w:rPr>
          <w:i/>
          <w:szCs w:val="22"/>
        </w:rPr>
        <w:t>Банкиры из каждой команды остаются сидеть на месте, а заемщики перемещаются за соседний стол</w:t>
      </w:r>
      <w:r w:rsidR="00F93640" w:rsidRPr="00F93640">
        <w:rPr>
          <w:i/>
          <w:szCs w:val="22"/>
        </w:rPr>
        <w:t xml:space="preserve"> </w:t>
      </w:r>
      <w:r w:rsidR="00F93640" w:rsidRPr="00392CEC">
        <w:rPr>
          <w:i/>
          <w:szCs w:val="22"/>
        </w:rPr>
        <w:t>после сигнала ведущего</w:t>
      </w:r>
      <w:r w:rsidR="00F93640">
        <w:rPr>
          <w:i/>
          <w:szCs w:val="22"/>
        </w:rPr>
        <w:t xml:space="preserve">. Банки будут предлагать заемщикам разные кредитные предложения: часть из них правомерны, часть – нарушают права заемщика и несут для него дополнительные траты. Заемщики в свою очередь будут выбирать из предложенных </w:t>
      </w:r>
      <w:r w:rsidR="00D267E8">
        <w:rPr>
          <w:i/>
          <w:szCs w:val="22"/>
        </w:rPr>
        <w:t>кредитов</w:t>
      </w:r>
      <w:r w:rsidR="00F93640">
        <w:rPr>
          <w:i/>
          <w:szCs w:val="22"/>
        </w:rPr>
        <w:t xml:space="preserve"> те, которые кажутся им наиболее выгодными и не нарушающими их права. </w:t>
      </w:r>
      <w:r w:rsidR="00AA65FE" w:rsidRPr="00392CEC">
        <w:rPr>
          <w:i/>
          <w:szCs w:val="22"/>
        </w:rPr>
        <w:t xml:space="preserve">Задача </w:t>
      </w:r>
      <w:r w:rsidR="00C16ACC" w:rsidRPr="00392CEC">
        <w:rPr>
          <w:i/>
          <w:szCs w:val="22"/>
        </w:rPr>
        <w:t>заемщиков</w:t>
      </w:r>
      <w:r w:rsidR="00AA65FE" w:rsidRPr="00392CEC">
        <w:rPr>
          <w:i/>
          <w:szCs w:val="22"/>
        </w:rPr>
        <w:t xml:space="preserve">: взять у каждого банка в игре кредит на сумму 100 тыс. рублей, при этом постараться сделать </w:t>
      </w:r>
      <w:r w:rsidR="00DA5647">
        <w:rPr>
          <w:i/>
          <w:szCs w:val="22"/>
        </w:rPr>
        <w:t xml:space="preserve">это </w:t>
      </w:r>
      <w:r w:rsidR="00AA65FE" w:rsidRPr="00392CEC">
        <w:rPr>
          <w:i/>
          <w:szCs w:val="22"/>
        </w:rPr>
        <w:t>так, чтобы итоговая сумма кредита (т.е. сам долг и проценты) были минимальными. Задача банка противоположная – выдать кредит заемщикам наиболее выгодным для себя образом, т.е. чтобы итоговая сумма</w:t>
      </w:r>
      <w:r w:rsidR="00AA11D0" w:rsidRPr="00392CEC">
        <w:rPr>
          <w:i/>
          <w:szCs w:val="22"/>
        </w:rPr>
        <w:t xml:space="preserve"> кредита была как можно больше. </w:t>
      </w:r>
      <w:r w:rsidR="00200CB1" w:rsidRPr="00392CEC">
        <w:rPr>
          <w:i/>
          <w:szCs w:val="22"/>
        </w:rPr>
        <w:t>Выиграет в игре та команда, заемщики которой оформят самые «дешевые кредиты», т.е. с наименьшей итоговой стоимостью.</w:t>
      </w:r>
    </w:p>
    <w:p w14:paraId="36AE02E4" w14:textId="3A840A97" w:rsidR="00200CB1" w:rsidRDefault="00200CB1" w:rsidP="00200CB1">
      <w:pPr>
        <w:rPr>
          <w:i/>
          <w:szCs w:val="22"/>
        </w:rPr>
      </w:pPr>
      <w:r w:rsidRPr="00392CEC">
        <w:rPr>
          <w:i/>
          <w:szCs w:val="22"/>
        </w:rPr>
        <w:t>Сейчас у вас будет</w:t>
      </w:r>
      <w:r>
        <w:rPr>
          <w:i/>
          <w:szCs w:val="22"/>
        </w:rPr>
        <w:t xml:space="preserve"> 1 минута</w:t>
      </w:r>
      <w:r w:rsidRPr="00392CEC">
        <w:rPr>
          <w:i/>
          <w:szCs w:val="22"/>
        </w:rPr>
        <w:t>, чтобы придумать</w:t>
      </w:r>
      <w:r>
        <w:rPr>
          <w:i/>
          <w:szCs w:val="22"/>
        </w:rPr>
        <w:t xml:space="preserve"> название своего банка и выписать его на отдельный лист, лежащий перед вами.</w:t>
      </w:r>
    </w:p>
    <w:p w14:paraId="769705D7" w14:textId="77777777" w:rsidR="00837DD6" w:rsidRDefault="00837DD6" w:rsidP="00200CB1">
      <w:pPr>
        <w:rPr>
          <w:i/>
          <w:szCs w:val="22"/>
        </w:rPr>
      </w:pPr>
    </w:p>
    <w:p w14:paraId="2BB9A767" w14:textId="44481796" w:rsidR="00F33DEC" w:rsidRDefault="00200CB1" w:rsidP="00392CEC">
      <w:pPr>
        <w:rPr>
          <w:szCs w:val="22"/>
        </w:rPr>
      </w:pPr>
      <w:r w:rsidRPr="00392CEC">
        <w:rPr>
          <w:szCs w:val="22"/>
        </w:rPr>
        <w:t>Участники совещаются, придумывают название для банка и в</w:t>
      </w:r>
      <w:r>
        <w:rPr>
          <w:szCs w:val="22"/>
        </w:rPr>
        <w:t>ыписывают его крупными буквами на лист.</w:t>
      </w:r>
      <w:r w:rsidRPr="00392CEC">
        <w:rPr>
          <w:szCs w:val="22"/>
        </w:rPr>
        <w:t xml:space="preserve"> </w:t>
      </w:r>
    </w:p>
    <w:p w14:paraId="1CBDC0B8" w14:textId="77777777" w:rsidR="00837DD6" w:rsidRPr="00392CEC" w:rsidRDefault="00837DD6" w:rsidP="00392CEC">
      <w:pPr>
        <w:rPr>
          <w:szCs w:val="22"/>
        </w:rPr>
      </w:pPr>
    </w:p>
    <w:p w14:paraId="0C57D2FE" w14:textId="3B3BDACD" w:rsidR="00C765E0" w:rsidRPr="00392CEC" w:rsidRDefault="00200CB1" w:rsidP="00392CEC">
      <w:pPr>
        <w:rPr>
          <w:i/>
          <w:szCs w:val="22"/>
        </w:rPr>
      </w:pPr>
      <w:r>
        <w:rPr>
          <w:i/>
          <w:szCs w:val="22"/>
        </w:rPr>
        <w:t>О</w:t>
      </w:r>
      <w:r w:rsidR="00F33DEC" w:rsidRPr="00392CEC">
        <w:rPr>
          <w:i/>
          <w:szCs w:val="22"/>
        </w:rPr>
        <w:t xml:space="preserve">сновное действие, которое вы будете совершать в игре – это </w:t>
      </w:r>
      <w:r w:rsidR="00C16ACC" w:rsidRPr="00392CEC">
        <w:rPr>
          <w:i/>
          <w:szCs w:val="22"/>
        </w:rPr>
        <w:t>переговоры о заключении</w:t>
      </w:r>
      <w:r w:rsidR="00F33DEC" w:rsidRPr="00392CEC">
        <w:rPr>
          <w:i/>
          <w:szCs w:val="22"/>
        </w:rPr>
        <w:t xml:space="preserve"> кредитного договора.</w:t>
      </w:r>
      <w:r>
        <w:rPr>
          <w:i/>
          <w:szCs w:val="22"/>
        </w:rPr>
        <w:t xml:space="preserve"> </w:t>
      </w:r>
      <w:r w:rsidR="00F93640">
        <w:rPr>
          <w:i/>
          <w:szCs w:val="22"/>
        </w:rPr>
        <w:t>И</w:t>
      </w:r>
      <w:r w:rsidR="00CC4ADD">
        <w:rPr>
          <w:i/>
          <w:szCs w:val="22"/>
        </w:rPr>
        <w:t>гра будет поделена на такты по 3 минуты: 2</w:t>
      </w:r>
      <w:r w:rsidR="00F93640">
        <w:rPr>
          <w:i/>
          <w:szCs w:val="22"/>
        </w:rPr>
        <w:t xml:space="preserve"> минуты на переговоры и </w:t>
      </w:r>
      <w:r w:rsidR="006F4177">
        <w:rPr>
          <w:i/>
          <w:szCs w:val="22"/>
        </w:rPr>
        <w:t xml:space="preserve">1 </w:t>
      </w:r>
      <w:r w:rsidR="00F93640">
        <w:rPr>
          <w:i/>
          <w:szCs w:val="22"/>
        </w:rPr>
        <w:t xml:space="preserve">минута на </w:t>
      </w:r>
      <w:r w:rsidR="00CC4ADD">
        <w:rPr>
          <w:i/>
          <w:szCs w:val="22"/>
        </w:rPr>
        <w:t>заполнение бланка Кредитной истории</w:t>
      </w:r>
      <w:r w:rsidR="00F93640">
        <w:rPr>
          <w:i/>
          <w:szCs w:val="22"/>
        </w:rPr>
        <w:t>.</w:t>
      </w:r>
      <w:r w:rsidR="00F33DEC" w:rsidRPr="00392CEC">
        <w:rPr>
          <w:i/>
          <w:szCs w:val="22"/>
        </w:rPr>
        <w:t xml:space="preserve"> </w:t>
      </w:r>
      <w:r w:rsidR="005218A3" w:rsidRPr="00392CEC">
        <w:rPr>
          <w:i/>
          <w:szCs w:val="22"/>
        </w:rPr>
        <w:t xml:space="preserve">Каждый такт заемщики будут перемещаться между столами с банками соперников, после чего начнется время для переговоров. </w:t>
      </w:r>
    </w:p>
    <w:p w14:paraId="26FA0697" w14:textId="0245C537" w:rsidR="009632BA" w:rsidRDefault="006F4177" w:rsidP="00392CEC">
      <w:pPr>
        <w:spacing w:after="0"/>
        <w:rPr>
          <w:i/>
          <w:szCs w:val="22"/>
        </w:rPr>
      </w:pPr>
      <w:r>
        <w:rPr>
          <w:i/>
          <w:szCs w:val="22"/>
        </w:rPr>
        <w:t xml:space="preserve">О том, как совершается сделка между заемщиком и банком, прописано в </w:t>
      </w:r>
      <w:r w:rsidR="009632BA">
        <w:rPr>
          <w:i/>
          <w:szCs w:val="22"/>
        </w:rPr>
        <w:t xml:space="preserve">Памятке для игроков, которая лежит на ваших столах. Сейчас у вас будет 3 минуты, чтобы ознакомиться с ней, после чего вы сможете задать все появившиеся вопросы. </w:t>
      </w:r>
    </w:p>
    <w:p w14:paraId="17709BE2" w14:textId="77777777" w:rsidR="00837DD6" w:rsidRDefault="00837DD6" w:rsidP="00392CEC">
      <w:pPr>
        <w:spacing w:after="0"/>
        <w:rPr>
          <w:szCs w:val="22"/>
        </w:rPr>
      </w:pPr>
    </w:p>
    <w:p w14:paraId="1BB367EA" w14:textId="0E55D64C" w:rsidR="009632BA" w:rsidRDefault="00AC4881" w:rsidP="00392CEC">
      <w:pPr>
        <w:spacing w:after="0"/>
        <w:rPr>
          <w:szCs w:val="22"/>
        </w:rPr>
      </w:pPr>
      <w:r>
        <w:rPr>
          <w:szCs w:val="22"/>
        </w:rPr>
        <w:t xml:space="preserve">Ведущий засекает 3 минуты. </w:t>
      </w:r>
      <w:r w:rsidR="009632BA" w:rsidRPr="009632BA">
        <w:rPr>
          <w:szCs w:val="22"/>
        </w:rPr>
        <w:t xml:space="preserve">Участники знакомятся с Памятками для игроков, внимательно читают правила и формулируют </w:t>
      </w:r>
      <w:proofErr w:type="gramStart"/>
      <w:r w:rsidR="009632BA" w:rsidRPr="009632BA">
        <w:rPr>
          <w:szCs w:val="22"/>
        </w:rPr>
        <w:t>вопросы про</w:t>
      </w:r>
      <w:proofErr w:type="gramEnd"/>
      <w:r w:rsidR="009632BA" w:rsidRPr="009632BA">
        <w:rPr>
          <w:szCs w:val="22"/>
        </w:rPr>
        <w:t xml:space="preserve"> непонятные моменты. </w:t>
      </w:r>
      <w:r w:rsidR="00837DD6">
        <w:rPr>
          <w:szCs w:val="22"/>
        </w:rPr>
        <w:t xml:space="preserve">После этого ведущий проводит серию вопросов и ответов по правилам игры. </w:t>
      </w:r>
    </w:p>
    <w:p w14:paraId="130AA3D6" w14:textId="77777777" w:rsidR="00837DD6" w:rsidRDefault="00837DD6" w:rsidP="00392CEC">
      <w:pPr>
        <w:spacing w:after="0"/>
        <w:rPr>
          <w:i/>
          <w:szCs w:val="22"/>
        </w:rPr>
      </w:pPr>
    </w:p>
    <w:p w14:paraId="539325BE" w14:textId="5618DE07" w:rsidR="00837DD6" w:rsidRPr="00837DD6" w:rsidRDefault="00837DD6" w:rsidP="00392CEC">
      <w:pPr>
        <w:spacing w:after="0"/>
        <w:rPr>
          <w:i/>
          <w:szCs w:val="22"/>
        </w:rPr>
      </w:pPr>
      <w:r w:rsidRPr="00837DD6">
        <w:rPr>
          <w:i/>
          <w:szCs w:val="22"/>
        </w:rPr>
        <w:t>Итоговая сумма по кредитам складывается из трех частей:</w:t>
      </w:r>
    </w:p>
    <w:p w14:paraId="23F5A932" w14:textId="7B9724FF" w:rsidR="00837DD6" w:rsidRPr="00837DD6" w:rsidRDefault="00837DD6" w:rsidP="00BA0B10">
      <w:pPr>
        <w:pStyle w:val="afff1"/>
        <w:numPr>
          <w:ilvl w:val="0"/>
          <w:numId w:val="11"/>
        </w:numPr>
        <w:spacing w:after="0"/>
        <w:rPr>
          <w:rFonts w:asciiTheme="minorHAnsi" w:hAnsiTheme="minorHAnsi" w:cstheme="minorHAnsi"/>
          <w:i/>
          <w:szCs w:val="22"/>
        </w:rPr>
      </w:pPr>
      <w:r w:rsidRPr="00837DD6">
        <w:rPr>
          <w:rFonts w:asciiTheme="minorHAnsi" w:hAnsiTheme="minorHAnsi" w:cstheme="minorHAnsi"/>
          <w:i/>
          <w:szCs w:val="22"/>
        </w:rPr>
        <w:t>из суммы полной стоимости всех кредитов, взятых в банках;</w:t>
      </w:r>
    </w:p>
    <w:p w14:paraId="24775E5A" w14:textId="0390FEE3" w:rsidR="00837DD6" w:rsidRPr="00837DD6" w:rsidRDefault="00837DD6" w:rsidP="00BA0B10">
      <w:pPr>
        <w:pStyle w:val="afff1"/>
        <w:numPr>
          <w:ilvl w:val="0"/>
          <w:numId w:val="11"/>
        </w:numPr>
        <w:spacing w:after="0"/>
        <w:rPr>
          <w:rFonts w:asciiTheme="minorHAnsi" w:hAnsiTheme="minorHAnsi" w:cstheme="minorHAnsi"/>
          <w:i/>
          <w:szCs w:val="22"/>
        </w:rPr>
      </w:pPr>
      <w:r w:rsidRPr="00837DD6">
        <w:rPr>
          <w:rFonts w:asciiTheme="minorHAnsi" w:hAnsiTheme="minorHAnsi" w:cstheme="minorHAnsi"/>
          <w:i/>
          <w:szCs w:val="22"/>
        </w:rPr>
        <w:t>из бонусов за выполнение дополнительного задания в конце игры.</w:t>
      </w:r>
    </w:p>
    <w:p w14:paraId="6C8F053E" w14:textId="70446727" w:rsidR="00837DD6" w:rsidRPr="00837DD6" w:rsidRDefault="00837DD6" w:rsidP="00837DD6">
      <w:pPr>
        <w:spacing w:after="0"/>
        <w:rPr>
          <w:i/>
          <w:szCs w:val="22"/>
        </w:rPr>
      </w:pPr>
      <w:r>
        <w:rPr>
          <w:i/>
          <w:szCs w:val="22"/>
        </w:rPr>
        <w:t xml:space="preserve">Команда, которая наберет наименьшую сумму с учетом </w:t>
      </w:r>
      <w:r w:rsidR="00C362BD">
        <w:rPr>
          <w:i/>
          <w:szCs w:val="22"/>
        </w:rPr>
        <w:t>бонусов, станет победителем</w:t>
      </w:r>
      <w:r>
        <w:rPr>
          <w:i/>
          <w:szCs w:val="22"/>
        </w:rPr>
        <w:t>.</w:t>
      </w:r>
    </w:p>
    <w:p w14:paraId="73A0F4B8" w14:textId="726D9019" w:rsidR="00392CEC" w:rsidRDefault="00AA11D0" w:rsidP="00392CEC">
      <w:pPr>
        <w:rPr>
          <w:i/>
          <w:szCs w:val="22"/>
        </w:rPr>
      </w:pPr>
      <w:r w:rsidRPr="00392CEC">
        <w:rPr>
          <w:i/>
          <w:szCs w:val="22"/>
        </w:rPr>
        <w:t>С</w:t>
      </w:r>
      <w:r w:rsidR="00837DD6">
        <w:rPr>
          <w:i/>
          <w:szCs w:val="22"/>
        </w:rPr>
        <w:t>ейчас я раздам вашим командам</w:t>
      </w:r>
      <w:r w:rsidRPr="00392CEC">
        <w:rPr>
          <w:i/>
          <w:szCs w:val="22"/>
        </w:rPr>
        <w:t xml:space="preserve"> карточки</w:t>
      </w:r>
      <w:r w:rsidR="00C362BD">
        <w:rPr>
          <w:i/>
          <w:szCs w:val="22"/>
        </w:rPr>
        <w:t xml:space="preserve"> для банкиров. У вас </w:t>
      </w:r>
      <w:r w:rsidR="00837DD6">
        <w:rPr>
          <w:i/>
          <w:szCs w:val="22"/>
        </w:rPr>
        <w:t>будет 3</w:t>
      </w:r>
      <w:r w:rsidR="00C34AED" w:rsidRPr="00392CEC">
        <w:rPr>
          <w:i/>
          <w:szCs w:val="22"/>
        </w:rPr>
        <w:t xml:space="preserve"> минут</w:t>
      </w:r>
      <w:r w:rsidR="00837DD6">
        <w:rPr>
          <w:i/>
          <w:szCs w:val="22"/>
        </w:rPr>
        <w:t>ы</w:t>
      </w:r>
      <w:r w:rsidR="00C34AED" w:rsidRPr="00392CEC">
        <w:rPr>
          <w:i/>
          <w:szCs w:val="22"/>
        </w:rPr>
        <w:t>, чтобы познакомиться с ними</w:t>
      </w:r>
      <w:r w:rsidR="00392CEC" w:rsidRPr="00392CEC">
        <w:rPr>
          <w:i/>
          <w:szCs w:val="22"/>
        </w:rPr>
        <w:t xml:space="preserve"> и </w:t>
      </w:r>
      <w:r w:rsidR="00C34AED" w:rsidRPr="00392CEC">
        <w:rPr>
          <w:i/>
          <w:szCs w:val="22"/>
        </w:rPr>
        <w:t>определить, какой стра</w:t>
      </w:r>
      <w:r w:rsidR="00392CEC" w:rsidRPr="00392CEC">
        <w:rPr>
          <w:i/>
          <w:szCs w:val="22"/>
        </w:rPr>
        <w:t xml:space="preserve">тегии стоит придерживать обеим сторонам. </w:t>
      </w:r>
      <w:r w:rsidR="00E45276">
        <w:rPr>
          <w:i/>
          <w:szCs w:val="22"/>
        </w:rPr>
        <w:t>После этого</w:t>
      </w:r>
      <w:r w:rsidR="00C34AED" w:rsidRPr="00392CEC">
        <w:rPr>
          <w:i/>
          <w:szCs w:val="22"/>
        </w:rPr>
        <w:t xml:space="preserve"> мы начнем игру. </w:t>
      </w:r>
    </w:p>
    <w:p w14:paraId="2ECAF0C9" w14:textId="77777777" w:rsidR="00837DD6" w:rsidRPr="00392CEC" w:rsidRDefault="00837DD6" w:rsidP="00392CEC">
      <w:pPr>
        <w:rPr>
          <w:i/>
          <w:szCs w:val="22"/>
        </w:rPr>
      </w:pPr>
    </w:p>
    <w:p w14:paraId="00D93DCB" w14:textId="562CCE3F" w:rsidR="00C765E0" w:rsidRPr="00392CEC" w:rsidRDefault="00837DD6" w:rsidP="00392CEC">
      <w:pPr>
        <w:rPr>
          <w:szCs w:val="22"/>
        </w:rPr>
      </w:pPr>
      <w:r>
        <w:rPr>
          <w:szCs w:val="22"/>
        </w:rPr>
        <w:t>Ведущий дает участникам 3</w:t>
      </w:r>
      <w:r w:rsidR="00C34AED" w:rsidRPr="00392CEC">
        <w:rPr>
          <w:szCs w:val="22"/>
        </w:rPr>
        <w:t xml:space="preserve"> минут</w:t>
      </w:r>
      <w:r w:rsidR="00270DBA">
        <w:rPr>
          <w:szCs w:val="22"/>
        </w:rPr>
        <w:t>ы</w:t>
      </w:r>
      <w:r w:rsidR="00C34AED" w:rsidRPr="00392CEC">
        <w:rPr>
          <w:szCs w:val="22"/>
        </w:rPr>
        <w:t xml:space="preserve">, чтобы они познакомились с карточками, а затем объявляет начало игры. </w:t>
      </w:r>
    </w:p>
    <w:p w14:paraId="29244D78" w14:textId="77777777" w:rsidR="00A81002" w:rsidRDefault="00A81002" w:rsidP="00A81002">
      <w:pPr>
        <w:pStyle w:val="2"/>
      </w:pPr>
      <w:bookmarkStart w:id="21" w:name="_Toc531802745"/>
      <w:r>
        <w:t>Основной этап игры (</w:t>
      </w:r>
      <w:r w:rsidR="00DA2077">
        <w:t>25 минут</w:t>
      </w:r>
      <w:r>
        <w:t>)</w:t>
      </w:r>
      <w:bookmarkEnd w:id="21"/>
      <w:r>
        <w:t xml:space="preserve"> </w:t>
      </w:r>
    </w:p>
    <w:p w14:paraId="70BCBB53" w14:textId="4A826C87" w:rsidR="00A81002" w:rsidRDefault="00A81002" w:rsidP="00A81002">
      <w:r>
        <w:t xml:space="preserve">Игровое время разбивается на </w:t>
      </w:r>
      <w:r w:rsidR="002712A5">
        <w:t>такты</w:t>
      </w:r>
      <w:r>
        <w:t xml:space="preserve">, которые </w:t>
      </w:r>
      <w:r w:rsidR="00C34AED">
        <w:t xml:space="preserve">длятся </w:t>
      </w:r>
      <w:r w:rsidR="00CC4ADD">
        <w:t>3</w:t>
      </w:r>
      <w:r>
        <w:t xml:space="preserve"> минут</w:t>
      </w:r>
      <w:r w:rsidR="004324A1">
        <w:t>ы</w:t>
      </w:r>
      <w:r w:rsidR="00CC4ADD">
        <w:t>: 2</w:t>
      </w:r>
      <w:r w:rsidR="00CF6F42">
        <w:t xml:space="preserve"> минуты на переговоры и 1 минуту на </w:t>
      </w:r>
      <w:r w:rsidR="00CC4ADD">
        <w:t>заполнение бланка Кредитной истории</w:t>
      </w:r>
      <w:r>
        <w:t xml:space="preserve">. </w:t>
      </w:r>
      <w:r w:rsidR="00C34AED">
        <w:t xml:space="preserve">Количество  </w:t>
      </w:r>
      <w:r w:rsidR="002712A5">
        <w:t>тактов</w:t>
      </w:r>
      <w:r w:rsidR="00A6029D">
        <w:t xml:space="preserve"> зависит от количества команд в игре</w:t>
      </w:r>
      <w:r>
        <w:t xml:space="preserve">. </w:t>
      </w:r>
    </w:p>
    <w:p w14:paraId="136B567B" w14:textId="0E0ACE45" w:rsidR="00A81002" w:rsidRDefault="00CF6F42" w:rsidP="00A81002">
      <w:r>
        <w:t>Когда проходит 3 минуты</w:t>
      </w:r>
      <w:r w:rsidR="00A81002">
        <w:t xml:space="preserve"> </w:t>
      </w:r>
      <w:r w:rsidR="004324A1">
        <w:t>ведущий</w:t>
      </w:r>
      <w:r w:rsidR="00A81002">
        <w:t xml:space="preserve"> громко информирует всех участников о времени завершения </w:t>
      </w:r>
      <w:r>
        <w:t>переговоров,</w:t>
      </w:r>
      <w:r w:rsidR="004324A1">
        <w:t xml:space="preserve"> чтобы они успели</w:t>
      </w:r>
      <w:r w:rsidR="00A25091">
        <w:t xml:space="preserve"> перейти к принятию решения,</w:t>
      </w:r>
      <w:r w:rsidR="004324A1">
        <w:t xml:space="preserve"> осуществить сделку</w:t>
      </w:r>
      <w:r w:rsidR="00A25091">
        <w:t>, выслушать комментарии друг друга и оценить их качество</w:t>
      </w:r>
      <w:r w:rsidR="004324A1">
        <w:t xml:space="preserve">. </w:t>
      </w:r>
      <w:r w:rsidR="00E630C5">
        <w:t xml:space="preserve">Ведущий строго следит за тем, чтобы команды не перемещались за столы раньше положенного времени и перемещались только по часовой стрелке. </w:t>
      </w:r>
    </w:p>
    <w:p w14:paraId="21E593D1" w14:textId="4F97EA6F" w:rsidR="006A5716" w:rsidRDefault="006A5716" w:rsidP="00A81002">
      <w:r>
        <w:t>В конце основного этапа игры</w:t>
      </w:r>
      <w:r w:rsidR="00424870">
        <w:t xml:space="preserve"> ведущий раздает командам лист с дополнительным заданием и засекает на его выполнение 3 минуты.</w:t>
      </w:r>
    </w:p>
    <w:p w14:paraId="3AD9E616" w14:textId="4B303410" w:rsidR="004324A1" w:rsidRDefault="004324A1" w:rsidP="00A81002">
      <w:pPr>
        <w:pStyle w:val="2"/>
      </w:pPr>
      <w:bookmarkStart w:id="22" w:name="_Toc531802746"/>
      <w:r>
        <w:t xml:space="preserve">Подведение итогов </w:t>
      </w:r>
      <w:r w:rsidR="00E630C5">
        <w:t>и рефлексия</w:t>
      </w:r>
      <w:r w:rsidR="0014056A">
        <w:t>(</w:t>
      </w:r>
      <w:r w:rsidR="00E630C5">
        <w:t>10</w:t>
      </w:r>
      <w:r w:rsidR="0014056A">
        <w:t xml:space="preserve"> </w:t>
      </w:r>
      <w:r w:rsidR="00DA2077">
        <w:t>минут)</w:t>
      </w:r>
      <w:bookmarkEnd w:id="22"/>
    </w:p>
    <w:p w14:paraId="1709683E" w14:textId="134A3543" w:rsidR="00E630C5" w:rsidRDefault="00CF6F42" w:rsidP="00BA0B10">
      <w:pPr>
        <w:spacing w:after="0"/>
      </w:pPr>
      <w:r>
        <w:t>После того</w:t>
      </w:r>
      <w:r w:rsidR="004324A1">
        <w:t xml:space="preserve"> как </w:t>
      </w:r>
      <w:r w:rsidR="001D257F">
        <w:t>заемщики</w:t>
      </w:r>
      <w:r w:rsidR="004324A1">
        <w:t xml:space="preserve"> команд заключили все необходимые сделки, они возвращаются на свое место (там, где в настоящий момент находятся учас</w:t>
      </w:r>
      <w:r w:rsidR="00424870">
        <w:t xml:space="preserve">тники-банкиры из этой команды) и выполняют дополнительное задание. </w:t>
      </w:r>
      <w:r w:rsidR="001A18DE">
        <w:t xml:space="preserve">Как только задание выполнено, команда сдает его </w:t>
      </w:r>
      <w:r w:rsidR="00E630C5">
        <w:t>помощнику Ведущего</w:t>
      </w:r>
      <w:r w:rsidR="001A18DE">
        <w:t xml:space="preserve"> и </w:t>
      </w:r>
      <w:r w:rsidR="00E630C5">
        <w:t xml:space="preserve">тот </w:t>
      </w:r>
      <w:r w:rsidR="001A18DE">
        <w:t xml:space="preserve">начинает подсчет </w:t>
      </w:r>
      <w:r w:rsidR="00631743">
        <w:t xml:space="preserve">полной суммы взятых кредитов с учетом штрафов. </w:t>
      </w:r>
      <w:r w:rsidR="004324A1">
        <w:t>Ведущий выписыв</w:t>
      </w:r>
      <w:r w:rsidR="00631743">
        <w:t>а</w:t>
      </w:r>
      <w:r w:rsidR="00E630C5">
        <w:t xml:space="preserve">ет все суммы на доску/флипчарт. Рефлексию можно объединить с подведением итогов по дополнительному заданию. </w:t>
      </w:r>
    </w:p>
    <w:p w14:paraId="20EA10F3" w14:textId="7DAE98F0" w:rsidR="00E630C5" w:rsidRDefault="00E630C5" w:rsidP="00BA0B10">
      <w:pPr>
        <w:spacing w:after="0"/>
      </w:pPr>
      <w:r>
        <w:lastRenderedPageBreak/>
        <w:t xml:space="preserve">Ведущий зачитывает написанные командами условия кредитных договоров и спрашивает, почему они нарушают </w:t>
      </w:r>
      <w:proofErr w:type="gramStart"/>
      <w:r>
        <w:t>права</w:t>
      </w:r>
      <w:proofErr w:type="gramEnd"/>
      <w:r>
        <w:t>/что они значат. Также он может спросить;</w:t>
      </w:r>
    </w:p>
    <w:p w14:paraId="508EBA31" w14:textId="77777777" w:rsidR="004324A1" w:rsidRPr="00BA0B10" w:rsidRDefault="004324A1" w:rsidP="00BA0B10">
      <w:pPr>
        <w:pStyle w:val="19"/>
        <w:numPr>
          <w:ilvl w:val="1"/>
          <w:numId w:val="22"/>
        </w:numPr>
      </w:pPr>
      <w:r w:rsidRPr="00BA0B10">
        <w:t>Что было самым интересным в игре? Что было понятно, а что – нет?</w:t>
      </w:r>
    </w:p>
    <w:p w14:paraId="0E89C0B9" w14:textId="77777777" w:rsidR="004324A1" w:rsidRPr="00BA0B10" w:rsidRDefault="004324A1" w:rsidP="00BA0B10">
      <w:pPr>
        <w:pStyle w:val="19"/>
      </w:pPr>
      <w:r w:rsidRPr="00BA0B10">
        <w:t>Как победить в этой игре?</w:t>
      </w:r>
    </w:p>
    <w:p w14:paraId="55B3214B" w14:textId="77777777" w:rsidR="004324A1" w:rsidRPr="00BA0B10" w:rsidRDefault="004324A1" w:rsidP="00BA0B10">
      <w:pPr>
        <w:pStyle w:val="19"/>
      </w:pPr>
      <w:r w:rsidRPr="00BA0B10">
        <w:t>Какие вопросы нужно обязательно задать банку, прежде чем заключить договор кредитования?</w:t>
      </w:r>
    </w:p>
    <w:p w14:paraId="54111AE7" w14:textId="77777777" w:rsidR="004324A1" w:rsidRPr="00BA0B10" w:rsidRDefault="004324A1" w:rsidP="00BA0B10">
      <w:pPr>
        <w:pStyle w:val="19"/>
      </w:pPr>
      <w:r w:rsidRPr="00BA0B10">
        <w:t>Какие уловки использует банк, чтобы убедить потребителя взять невыгодный ему кредит?</w:t>
      </w:r>
    </w:p>
    <w:p w14:paraId="2F41F5E6" w14:textId="77777777" w:rsidR="004324A1" w:rsidRPr="00BA0B10" w:rsidRDefault="004324A1" w:rsidP="00BA0B10">
      <w:pPr>
        <w:pStyle w:val="19"/>
      </w:pPr>
      <w:r w:rsidRPr="00BA0B10">
        <w:t>Как в игре нарушались права потребителей?</w:t>
      </w:r>
    </w:p>
    <w:p w14:paraId="10833433" w14:textId="77777777" w:rsidR="004324A1" w:rsidRPr="00BA0B10" w:rsidRDefault="004324A1" w:rsidP="00BA0B10">
      <w:pPr>
        <w:pStyle w:val="19"/>
      </w:pPr>
      <w:r w:rsidRPr="00BA0B10">
        <w:t>Что бы вы посоветовали людям, которые хотят взять кредит, чтобы избежать нарушения их прав?</w:t>
      </w:r>
    </w:p>
    <w:p w14:paraId="1476527C" w14:textId="77777777" w:rsidR="004324A1" w:rsidRPr="00BA0B10" w:rsidRDefault="004324A1" w:rsidP="00BA0B10">
      <w:pPr>
        <w:pStyle w:val="19"/>
      </w:pPr>
      <w:r w:rsidRPr="00BA0B10">
        <w:t>Как вам кажется, что нужно делать, если твои права как потребителей при кредитовании нарушили?</w:t>
      </w:r>
    </w:p>
    <w:p w14:paraId="1A471D3D" w14:textId="77777777" w:rsidR="004324A1" w:rsidRPr="00BA0B10" w:rsidRDefault="004324A1" w:rsidP="00BA0B10">
      <w:pPr>
        <w:pStyle w:val="19"/>
      </w:pPr>
      <w:r w:rsidRPr="00BA0B10">
        <w:t>Что мешало принять правильный выбор кредитных условий? Как это исправить?</w:t>
      </w:r>
    </w:p>
    <w:p w14:paraId="35397DDC" w14:textId="77777777" w:rsidR="004324A1" w:rsidRPr="00BA0B10" w:rsidRDefault="004324A1" w:rsidP="00BA0B10">
      <w:pPr>
        <w:pStyle w:val="19"/>
      </w:pPr>
      <w:r w:rsidRPr="00BA0B10">
        <w:t xml:space="preserve">По итогам игры как вам кажется, стоит ли вообще брать кредиты? </w:t>
      </w:r>
      <w:proofErr w:type="gramStart"/>
      <w:r w:rsidRPr="00BA0B10">
        <w:t>В</w:t>
      </w:r>
      <w:proofErr w:type="gramEnd"/>
      <w:r w:rsidRPr="00BA0B10">
        <w:t xml:space="preserve"> каких ситуациях это оправдано? </w:t>
      </w:r>
    </w:p>
    <w:p w14:paraId="799E2C72" w14:textId="77777777" w:rsidR="004324A1" w:rsidRPr="00BA0B10" w:rsidRDefault="004324A1" w:rsidP="00BA0B10">
      <w:pPr>
        <w:pStyle w:val="19"/>
      </w:pPr>
      <w:r w:rsidRPr="00BA0B10">
        <w:t>В чем секрет успешных переговоров? Какие приемы убеждения работали, а какие – нет?</w:t>
      </w:r>
    </w:p>
    <w:p w14:paraId="2E2E23C7" w14:textId="4761AF5C" w:rsidR="00E630C5" w:rsidRDefault="00E630C5" w:rsidP="00BA0B10">
      <w:pPr>
        <w:spacing w:after="0"/>
      </w:pPr>
      <w:proofErr w:type="gramStart"/>
      <w:r>
        <w:t>На доске/</w:t>
      </w:r>
      <w:proofErr w:type="spellStart"/>
      <w:r>
        <w:t>флипчарте</w:t>
      </w:r>
      <w:proofErr w:type="spellEnd"/>
      <w:r>
        <w:t xml:space="preserve"> Ведущий вычитает из выписанной суммы </w:t>
      </w:r>
      <w:r w:rsidR="00844793">
        <w:t xml:space="preserve">получившейся в течение основного игрового времени деньги за дополнительное задание (-1000 рублей за каждое правильно названное условие) и </w:t>
      </w:r>
      <w:r>
        <w:t xml:space="preserve">распределяет места методом ранжирования (команда с наименьшей суммой получает первое место, команда с наибольшей суммой – последнее место).  </w:t>
      </w:r>
      <w:proofErr w:type="gramEnd"/>
    </w:p>
    <w:p w14:paraId="441C1537" w14:textId="77777777" w:rsidR="004324A1" w:rsidRDefault="004324A1" w:rsidP="004324A1">
      <w:pPr>
        <w:spacing w:after="0"/>
        <w:ind w:firstLine="567"/>
      </w:pPr>
    </w:p>
    <w:p w14:paraId="0466A5F1" w14:textId="7750C223" w:rsidR="00A81002" w:rsidRDefault="00A81002" w:rsidP="00BA0B10">
      <w:pPr>
        <w:pStyle w:val="1"/>
      </w:pPr>
      <w:bookmarkStart w:id="23" w:name="_Toc531802747"/>
      <w:r>
        <w:lastRenderedPageBreak/>
        <w:t>Приложения</w:t>
      </w:r>
      <w:bookmarkEnd w:id="23"/>
    </w:p>
    <w:p w14:paraId="7034BE3C" w14:textId="56A06318" w:rsidR="009A48B1" w:rsidRPr="003F277B" w:rsidRDefault="009A48B1" w:rsidP="009A48B1">
      <w:r>
        <w:t>П</w:t>
      </w:r>
      <w:r w:rsidR="00844793">
        <w:t xml:space="preserve">риложение 1. </w:t>
      </w:r>
      <w:r>
        <w:t xml:space="preserve">Карточки </w:t>
      </w:r>
      <w:r w:rsidR="003F277B">
        <w:t xml:space="preserve">процентов – представлено в отдельном файле в формате </w:t>
      </w:r>
      <w:r w:rsidR="003F277B">
        <w:rPr>
          <w:lang w:val="en-US"/>
        </w:rPr>
        <w:t>pdf</w:t>
      </w:r>
      <w:r w:rsidR="003F277B">
        <w:t>.</w:t>
      </w:r>
    </w:p>
    <w:p w14:paraId="35E3B30A" w14:textId="38B1F328" w:rsidR="009A48B1" w:rsidRDefault="00A514D1" w:rsidP="009A48B1">
      <w:r>
        <w:t>Приложение</w:t>
      </w:r>
      <w:r>
        <w:rPr>
          <w:lang w:val="en-US"/>
        </w:rPr>
        <w:t> </w:t>
      </w:r>
      <w:r w:rsidR="00844793">
        <w:t xml:space="preserve">2. </w:t>
      </w:r>
      <w:r w:rsidR="009A48B1">
        <w:t xml:space="preserve">Карточки с </w:t>
      </w:r>
      <w:r w:rsidR="003F277B">
        <w:t xml:space="preserve">дополнительными условиями - представлено в отдельном файле в формате </w:t>
      </w:r>
      <w:r w:rsidR="003F277B">
        <w:rPr>
          <w:lang w:val="en-US"/>
        </w:rPr>
        <w:t>pdf</w:t>
      </w:r>
      <w:r w:rsidR="003F277B">
        <w:t>.</w:t>
      </w:r>
    </w:p>
    <w:p w14:paraId="613CF41E" w14:textId="1424266B" w:rsidR="009A48B1" w:rsidRDefault="00844793" w:rsidP="009A48B1">
      <w:r>
        <w:t xml:space="preserve">Приложение 3. </w:t>
      </w:r>
      <w:r w:rsidR="009A48B1">
        <w:t>Карточки для банкиров</w:t>
      </w:r>
      <w:r w:rsidR="003F277B">
        <w:t xml:space="preserve"> – представлено в отдельном файле в формате </w:t>
      </w:r>
      <w:r w:rsidR="003F277B">
        <w:rPr>
          <w:lang w:val="en-US"/>
        </w:rPr>
        <w:t>pdf</w:t>
      </w:r>
      <w:r w:rsidR="003F277B">
        <w:t xml:space="preserve">. </w:t>
      </w:r>
    </w:p>
    <w:p w14:paraId="2022CCE7" w14:textId="0BDA8944" w:rsidR="003F277B" w:rsidRDefault="00844793" w:rsidP="009A48B1">
      <w:r>
        <w:t xml:space="preserve">Приложение 4. </w:t>
      </w:r>
      <w:r w:rsidR="003F277B">
        <w:t xml:space="preserve">Бланк кредитной истории – представлено в отдельном файле в формате </w:t>
      </w:r>
      <w:proofErr w:type="spellStart"/>
      <w:r w:rsidR="003F277B">
        <w:rPr>
          <w:lang w:val="en-US"/>
        </w:rPr>
        <w:t>docx</w:t>
      </w:r>
      <w:proofErr w:type="spellEnd"/>
      <w:r w:rsidR="003F277B" w:rsidRPr="003F277B">
        <w:t xml:space="preserve">. </w:t>
      </w:r>
    </w:p>
    <w:p w14:paraId="6D41123C" w14:textId="1CA7F072" w:rsidR="003F277B" w:rsidRDefault="00844793" w:rsidP="009A48B1">
      <w:r>
        <w:t xml:space="preserve">Приложение 5. </w:t>
      </w:r>
      <w:r w:rsidR="003F277B">
        <w:t xml:space="preserve">Памятка для игроков – представлено в отдельном файле в формате </w:t>
      </w:r>
      <w:proofErr w:type="spellStart"/>
      <w:r w:rsidR="003F277B">
        <w:rPr>
          <w:lang w:val="en-US"/>
        </w:rPr>
        <w:t>docx</w:t>
      </w:r>
      <w:proofErr w:type="spellEnd"/>
      <w:r w:rsidR="003F277B" w:rsidRPr="003F277B">
        <w:t>.</w:t>
      </w:r>
    </w:p>
    <w:p w14:paraId="0CE757EB" w14:textId="3B78F11C" w:rsidR="003F277B" w:rsidRPr="003F277B" w:rsidRDefault="00844793" w:rsidP="009A48B1">
      <w:r>
        <w:t xml:space="preserve">Приложение 6. </w:t>
      </w:r>
      <w:r w:rsidR="00A514D1">
        <w:t>Дополнительное задание</w:t>
      </w:r>
      <w:r w:rsidR="003F277B">
        <w:t xml:space="preserve"> – представлено в отдельном файле в формате </w:t>
      </w:r>
      <w:proofErr w:type="spellStart"/>
      <w:r w:rsidR="003F277B">
        <w:rPr>
          <w:lang w:val="en-US"/>
        </w:rPr>
        <w:t>docx</w:t>
      </w:r>
      <w:proofErr w:type="spellEnd"/>
      <w:r w:rsidR="003F277B">
        <w:t>.</w:t>
      </w:r>
    </w:p>
    <w:p w14:paraId="0C52AE8C" w14:textId="6331F1AF" w:rsidR="009A48B1" w:rsidRDefault="009A48B1" w:rsidP="009A48B1"/>
    <w:p w14:paraId="2CC5BDBC" w14:textId="60389933" w:rsidR="00396C28" w:rsidRPr="00731317" w:rsidRDefault="00396C28" w:rsidP="00731317">
      <w:pPr>
        <w:spacing w:before="0" w:line="276" w:lineRule="auto"/>
        <w:jc w:val="left"/>
      </w:pPr>
    </w:p>
    <w:sectPr w:rsidR="00396C28" w:rsidRPr="00731317" w:rsidSect="004324A1">
      <w:pgSz w:w="11906" w:h="16838" w:code="9"/>
      <w:pgMar w:top="1135" w:right="1134" w:bottom="1134" w:left="1418" w:header="567" w:footer="397"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6C2CBF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6C2CBFB" w16cid:durableId="1F5E1C4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4A51C3" w14:textId="77777777" w:rsidR="00446A0B" w:rsidRDefault="00446A0B">
      <w:pPr>
        <w:spacing w:before="0" w:after="0"/>
      </w:pPr>
      <w:r>
        <w:separator/>
      </w:r>
    </w:p>
  </w:endnote>
  <w:endnote w:type="continuationSeparator" w:id="0">
    <w:p w14:paraId="48F2BC13" w14:textId="77777777" w:rsidR="00446A0B" w:rsidRDefault="00446A0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5C66E2" w14:textId="5892AB19" w:rsidR="00BA0B10" w:rsidRDefault="00BA0B10" w:rsidP="0054095A">
    <w:pPr>
      <w:pStyle w:val="affc"/>
      <w:rPr>
        <w:rStyle w:val="affff0"/>
      </w:rPr>
    </w:pPr>
    <w:r>
      <w:rPr>
        <w:noProof/>
        <w:lang w:val="ru-RU"/>
      </w:rPr>
      <w:drawing>
        <wp:inline distT="0" distB="0" distL="0" distR="0" wp14:anchorId="373DF13C" wp14:editId="4AF949D7">
          <wp:extent cx="1797050" cy="118110"/>
          <wp:effectExtent l="0" t="0" r="0" b="0"/>
          <wp:docPr id="88" name="Рисунок 88" descr="лого пакк рус горизо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лого пакк рус горизонт"/>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7050" cy="118110"/>
                  </a:xfrm>
                  <a:prstGeom prst="rect">
                    <a:avLst/>
                  </a:prstGeom>
                  <a:noFill/>
                  <a:ln>
                    <a:noFill/>
                  </a:ln>
                </pic:spPr>
              </pic:pic>
            </a:graphicData>
          </a:graphic>
        </wp:inline>
      </w:drawing>
    </w:r>
    <w:r>
      <w:tab/>
    </w:r>
    <w:r>
      <w:rPr>
        <w:rStyle w:val="affff0"/>
      </w:rPr>
      <w:fldChar w:fldCharType="begin"/>
    </w:r>
    <w:r>
      <w:rPr>
        <w:rStyle w:val="affff0"/>
      </w:rPr>
      <w:instrText xml:space="preserve"> PAGE </w:instrText>
    </w:r>
    <w:r>
      <w:rPr>
        <w:rStyle w:val="affff0"/>
      </w:rPr>
      <w:fldChar w:fldCharType="separate"/>
    </w:r>
    <w:r>
      <w:rPr>
        <w:rStyle w:val="affff0"/>
        <w:noProof/>
      </w:rPr>
      <w:t>2</w:t>
    </w:r>
    <w:r>
      <w:rPr>
        <w:rStyle w:val="affff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112F32" w14:textId="3B5C23E8" w:rsidR="00E15D86" w:rsidRPr="00BA0B10" w:rsidRDefault="00BA0B10" w:rsidP="00BA0B10">
    <w:pPr>
      <w:pStyle w:val="affc"/>
    </w:pPr>
    <w:r>
      <w:rPr>
        <w:noProof/>
        <w:lang w:val="ru-RU"/>
      </w:rPr>
      <w:drawing>
        <wp:inline distT="0" distB="0" distL="0" distR="0" wp14:anchorId="58DA4F46" wp14:editId="4A202205">
          <wp:extent cx="1430655" cy="169545"/>
          <wp:effectExtent l="19050" t="0" r="0" b="0"/>
          <wp:docPr id="3" name="Рисунок 3" descr="ЛОГО ПАКК 2005 гори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 ПАКК 2005 гориз"/>
                  <pic:cNvPicPr>
                    <a:picLocks noChangeAspect="1" noChangeArrowheads="1"/>
                  </pic:cNvPicPr>
                </pic:nvPicPr>
                <pic:blipFill>
                  <a:blip r:embed="rId1"/>
                  <a:srcRect/>
                  <a:stretch>
                    <a:fillRect/>
                  </a:stretch>
                </pic:blipFill>
                <pic:spPr bwMode="auto">
                  <a:xfrm>
                    <a:off x="0" y="0"/>
                    <a:ext cx="1430655" cy="169545"/>
                  </a:xfrm>
                  <a:prstGeom prst="rect">
                    <a:avLst/>
                  </a:prstGeom>
                  <a:noFill/>
                  <a:ln w="9525">
                    <a:noFill/>
                    <a:miter lim="800000"/>
                    <a:headEnd/>
                    <a:tailEnd/>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648049" w14:textId="77777777" w:rsidR="00446A0B" w:rsidRDefault="00446A0B">
      <w:pPr>
        <w:spacing w:before="0" w:after="0"/>
      </w:pPr>
      <w:r>
        <w:separator/>
      </w:r>
    </w:p>
  </w:footnote>
  <w:footnote w:type="continuationSeparator" w:id="0">
    <w:p w14:paraId="742D4D46" w14:textId="77777777" w:rsidR="00446A0B" w:rsidRDefault="00446A0B">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9985C2" w14:textId="2B16FC3A" w:rsidR="00E15D86" w:rsidRPr="00932E2E" w:rsidRDefault="00BA0B10" w:rsidP="00BA0B10">
    <w:pPr>
      <w:pStyle w:val="affa"/>
    </w:pPr>
    <w:r>
      <w:t xml:space="preserve">Сценарий </w:t>
    </w:r>
    <w:r w:rsidR="00E15D86">
      <w:t>деловой игры</w:t>
    </w:r>
    <w:r>
      <w:t xml:space="preserve"> </w:t>
    </w:r>
    <w:r w:rsidR="00E15D86" w:rsidRPr="00B728C0">
      <w:t>«</w:t>
    </w:r>
    <w:r w:rsidR="00E15D86">
      <w:t>Кредитная история</w:t>
    </w:r>
    <w:r w:rsidR="00E15D86" w:rsidRPr="00B728C0">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3BDA9F" w14:textId="77777777" w:rsidR="00E15D86" w:rsidRPr="00932E2E" w:rsidRDefault="00E15D86" w:rsidP="00A81002">
    <w:pPr>
      <w:pStyle w:val="affa"/>
    </w:pPr>
    <w:r>
      <w:t>ПРОЕКТ «СОДЕЙСТВИЕ ПОВЫШЕНИЮ УРОВНЯ</w:t>
    </w:r>
    <w:r>
      <w:br/>
      <w:t>ФИНАНСОВОЙ ГРАМОТНОСТИ НАСЕЛЕНИЯ И</w:t>
    </w:r>
    <w:r>
      <w:br/>
      <w:t>РАЗВИТИЮ ФИНАНСОВОГО ОБРАЗОВАНИЯ В</w:t>
    </w:r>
    <w:r>
      <w:br/>
      <w:t>РОССИЙСКОЙ ФЕДЕРАЦИИ»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0A1E877C"/>
    <w:lvl w:ilvl="0">
      <w:start w:val="1"/>
      <w:numFmt w:val="decimal"/>
      <w:pStyle w:val="1"/>
      <w:lvlText w:val="%1."/>
      <w:lvlJc w:val="left"/>
      <w:pPr>
        <w:tabs>
          <w:tab w:val="num" w:pos="0"/>
        </w:tabs>
        <w:ind w:left="284" w:hanging="1135"/>
      </w:pPr>
      <w:rPr>
        <w:rFonts w:hint="default"/>
      </w:rPr>
    </w:lvl>
    <w:lvl w:ilvl="1">
      <w:start w:val="1"/>
      <w:numFmt w:val="decimal"/>
      <w:pStyle w:val="2"/>
      <w:lvlText w:val="%1.%2."/>
      <w:lvlJc w:val="left"/>
      <w:pPr>
        <w:tabs>
          <w:tab w:val="num" w:pos="0"/>
        </w:tabs>
        <w:ind w:left="1134" w:hanging="1985"/>
      </w:pPr>
      <w:rPr>
        <w:rFonts w:hint="default"/>
      </w:rPr>
    </w:lvl>
    <w:lvl w:ilvl="2">
      <w:start w:val="1"/>
      <w:numFmt w:val="decimal"/>
      <w:pStyle w:val="3"/>
      <w:lvlText w:val="%1.%2.%3."/>
      <w:lvlJc w:val="left"/>
      <w:pPr>
        <w:tabs>
          <w:tab w:val="num" w:pos="0"/>
        </w:tabs>
        <w:ind w:left="1928" w:hanging="2779"/>
      </w:pPr>
      <w:rPr>
        <w:rFonts w:hint="default"/>
      </w:rPr>
    </w:lvl>
    <w:lvl w:ilvl="3">
      <w:start w:val="1"/>
      <w:numFmt w:val="decimal"/>
      <w:pStyle w:val="4"/>
      <w:lvlText w:val="%1.%2.%3.%4."/>
      <w:lvlJc w:val="left"/>
      <w:pPr>
        <w:tabs>
          <w:tab w:val="num" w:pos="0"/>
        </w:tabs>
        <w:ind w:left="2665" w:hanging="3516"/>
      </w:pPr>
      <w:rPr>
        <w:rFonts w:hint="default"/>
      </w:rPr>
    </w:lvl>
    <w:lvl w:ilvl="4">
      <w:start w:val="1"/>
      <w:numFmt w:val="decimal"/>
      <w:lvlText w:val="%1.%2.%3.%4.%5."/>
      <w:lvlJc w:val="left"/>
      <w:pPr>
        <w:tabs>
          <w:tab w:val="num" w:pos="1701"/>
        </w:tabs>
        <w:ind w:left="5301" w:hanging="720"/>
      </w:pPr>
      <w:rPr>
        <w:rFonts w:hint="default"/>
      </w:rPr>
    </w:lvl>
    <w:lvl w:ilvl="5">
      <w:start w:val="1"/>
      <w:numFmt w:val="decimal"/>
      <w:pStyle w:val="6"/>
      <w:lvlText w:val="%1.%2.%3.%4.%5.%6."/>
      <w:lvlJc w:val="left"/>
      <w:pPr>
        <w:tabs>
          <w:tab w:val="num" w:pos="1701"/>
        </w:tabs>
        <w:ind w:left="6021" w:hanging="720"/>
      </w:pPr>
      <w:rPr>
        <w:rFonts w:hint="default"/>
      </w:rPr>
    </w:lvl>
    <w:lvl w:ilvl="6">
      <w:start w:val="1"/>
      <w:numFmt w:val="decimal"/>
      <w:pStyle w:val="7"/>
      <w:lvlText w:val="%1.%2.%3.%4.%5.%6.%7."/>
      <w:lvlJc w:val="left"/>
      <w:pPr>
        <w:tabs>
          <w:tab w:val="num" w:pos="1701"/>
        </w:tabs>
        <w:ind w:left="6741" w:hanging="720"/>
      </w:pPr>
      <w:rPr>
        <w:rFonts w:hint="default"/>
      </w:rPr>
    </w:lvl>
    <w:lvl w:ilvl="7">
      <w:start w:val="1"/>
      <w:numFmt w:val="decimal"/>
      <w:pStyle w:val="8"/>
      <w:lvlText w:val="%1.%2.%3.%4.%5.%6.%7.%8."/>
      <w:lvlJc w:val="left"/>
      <w:pPr>
        <w:tabs>
          <w:tab w:val="num" w:pos="1701"/>
        </w:tabs>
        <w:ind w:left="7461" w:hanging="720"/>
      </w:pPr>
      <w:rPr>
        <w:rFonts w:hint="default"/>
      </w:rPr>
    </w:lvl>
    <w:lvl w:ilvl="8">
      <w:start w:val="1"/>
      <w:numFmt w:val="decimal"/>
      <w:pStyle w:val="9"/>
      <w:lvlText w:val="%1.%2.%3.%4.%5.%6.%7.%8.%9."/>
      <w:lvlJc w:val="left"/>
      <w:pPr>
        <w:tabs>
          <w:tab w:val="num" w:pos="1701"/>
        </w:tabs>
        <w:ind w:left="8181" w:hanging="720"/>
      </w:pPr>
      <w:rPr>
        <w:rFonts w:hint="default"/>
      </w:rPr>
    </w:lvl>
  </w:abstractNum>
  <w:abstractNum w:abstractNumId="1">
    <w:nsid w:val="058D144B"/>
    <w:multiLevelType w:val="multilevel"/>
    <w:tmpl w:val="0419001D"/>
    <w:styleLink w:val="10"/>
    <w:lvl w:ilvl="0">
      <w:start w:val="1"/>
      <w:numFmt w:val="bullet"/>
      <w:lvlText w:val=""/>
      <w:lvlJc w:val="left"/>
      <w:pPr>
        <w:ind w:left="360" w:hanging="360"/>
      </w:pPr>
      <w:rPr>
        <w:rFonts w:ascii="Wingdings" w:hAnsi="Wingdings" w:hint="default"/>
        <w:sz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nsid w:val="066B69B6"/>
    <w:multiLevelType w:val="multilevel"/>
    <w:tmpl w:val="0419001D"/>
    <w:styleLink w:val="20"/>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08141E1B"/>
    <w:multiLevelType w:val="hybridMultilevel"/>
    <w:tmpl w:val="EDFC7844"/>
    <w:lvl w:ilvl="0" w:tplc="656C78CE">
      <w:start w:val="1"/>
      <w:numFmt w:val="bullet"/>
      <w:pStyle w:val="21"/>
      <w:lvlText w:val=""/>
      <w:lvlJc w:val="left"/>
      <w:pPr>
        <w:ind w:left="720" w:hanging="360"/>
      </w:pPr>
      <w:rPr>
        <w:rFonts w:ascii="Wingdings" w:hAnsi="Wingdings" w:hint="default"/>
        <w:sz w:val="28"/>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9D44A3E"/>
    <w:multiLevelType w:val="hybridMultilevel"/>
    <w:tmpl w:val="D03E8B72"/>
    <w:lvl w:ilvl="0" w:tplc="5EA4494A">
      <w:start w:val="1"/>
      <w:numFmt w:val="decimal"/>
      <w:pStyle w:val="11"/>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AB13C08"/>
    <w:multiLevelType w:val="hybridMultilevel"/>
    <w:tmpl w:val="BF48AB2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9A83B89"/>
    <w:multiLevelType w:val="hybridMultilevel"/>
    <w:tmpl w:val="815AEAEC"/>
    <w:lvl w:ilvl="0" w:tplc="0E1EE980">
      <w:start w:val="1"/>
      <w:numFmt w:val="bullet"/>
      <w:pStyle w:val="30"/>
      <w:lvlText w:val=""/>
      <w:lvlJc w:val="left"/>
      <w:pPr>
        <w:ind w:left="1080" w:hanging="360"/>
      </w:pPr>
      <w:rPr>
        <w:rFonts w:ascii="Symbol" w:hAnsi="Symbol" w:hint="default"/>
        <w:sz w:val="28"/>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CF208F0"/>
    <w:multiLevelType w:val="singleLevel"/>
    <w:tmpl w:val="9438B372"/>
    <w:lvl w:ilvl="0">
      <w:start w:val="1"/>
      <w:numFmt w:val="bullet"/>
      <w:pStyle w:val="a"/>
      <w:lvlText w:val=""/>
      <w:lvlJc w:val="left"/>
      <w:pPr>
        <w:tabs>
          <w:tab w:val="num" w:pos="360"/>
        </w:tabs>
        <w:ind w:left="360" w:hanging="360"/>
      </w:pPr>
      <w:rPr>
        <w:rFonts w:ascii="Wingdings" w:hAnsi="Wingdings" w:hint="default"/>
      </w:rPr>
    </w:lvl>
  </w:abstractNum>
  <w:abstractNum w:abstractNumId="8">
    <w:nsid w:val="2D7068C2"/>
    <w:multiLevelType w:val="multilevel"/>
    <w:tmpl w:val="0419001D"/>
    <w:styleLink w:val="12"/>
    <w:lvl w:ilvl="0">
      <w:start w:val="1"/>
      <w:numFmt w:val="decimal"/>
      <w:lvlText w:val="%1)"/>
      <w:lvlJc w:val="left"/>
      <w:pPr>
        <w:ind w:left="360" w:hanging="360"/>
      </w:pPr>
      <w:rPr>
        <w:rFonts w:ascii="Arial" w:hAnsi="Arial"/>
        <w:u w:val="none"/>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37417FDE"/>
    <w:multiLevelType w:val="multilevel"/>
    <w:tmpl w:val="0419001D"/>
    <w:styleLink w:val="13"/>
    <w:lvl w:ilvl="0">
      <w:start w:val="1"/>
      <w:numFmt w:val="decimal"/>
      <w:lvlText w:val="%1)"/>
      <w:lvlJc w:val="left"/>
      <w:pPr>
        <w:ind w:left="360" w:hanging="360"/>
      </w:pPr>
      <w:rPr>
        <w:rFonts w:ascii="Arial" w:hAnsi="Arial"/>
        <w:sz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3F7816C5"/>
    <w:multiLevelType w:val="hybridMultilevel"/>
    <w:tmpl w:val="0394BEAC"/>
    <w:lvl w:ilvl="0" w:tplc="C0F28C8C">
      <w:start w:val="1"/>
      <w:numFmt w:val="decimal"/>
      <w:pStyle w:val="14"/>
      <w:lvlText w:val="%1."/>
      <w:lvlJc w:val="left"/>
      <w:pPr>
        <w:ind w:left="-131" w:hanging="360"/>
      </w:pPr>
    </w:lvl>
    <w:lvl w:ilvl="1" w:tplc="04190019" w:tentative="1">
      <w:start w:val="1"/>
      <w:numFmt w:val="lowerLetter"/>
      <w:lvlText w:val="%2."/>
      <w:lvlJc w:val="left"/>
      <w:pPr>
        <w:ind w:left="589" w:hanging="360"/>
      </w:pPr>
    </w:lvl>
    <w:lvl w:ilvl="2" w:tplc="0419001B" w:tentative="1">
      <w:start w:val="1"/>
      <w:numFmt w:val="lowerRoman"/>
      <w:lvlText w:val="%3."/>
      <w:lvlJc w:val="right"/>
      <w:pPr>
        <w:ind w:left="1309" w:hanging="180"/>
      </w:pPr>
    </w:lvl>
    <w:lvl w:ilvl="3" w:tplc="0419000F" w:tentative="1">
      <w:start w:val="1"/>
      <w:numFmt w:val="decimal"/>
      <w:lvlText w:val="%4."/>
      <w:lvlJc w:val="left"/>
      <w:pPr>
        <w:ind w:left="2029" w:hanging="360"/>
      </w:pPr>
    </w:lvl>
    <w:lvl w:ilvl="4" w:tplc="04190019" w:tentative="1">
      <w:start w:val="1"/>
      <w:numFmt w:val="lowerLetter"/>
      <w:lvlText w:val="%5."/>
      <w:lvlJc w:val="left"/>
      <w:pPr>
        <w:ind w:left="2749" w:hanging="360"/>
      </w:pPr>
    </w:lvl>
    <w:lvl w:ilvl="5" w:tplc="0419001B" w:tentative="1">
      <w:start w:val="1"/>
      <w:numFmt w:val="lowerRoman"/>
      <w:lvlText w:val="%6."/>
      <w:lvlJc w:val="right"/>
      <w:pPr>
        <w:ind w:left="3469" w:hanging="180"/>
      </w:pPr>
    </w:lvl>
    <w:lvl w:ilvl="6" w:tplc="0419000F" w:tentative="1">
      <w:start w:val="1"/>
      <w:numFmt w:val="decimal"/>
      <w:lvlText w:val="%7."/>
      <w:lvlJc w:val="left"/>
      <w:pPr>
        <w:ind w:left="4189" w:hanging="360"/>
      </w:pPr>
    </w:lvl>
    <w:lvl w:ilvl="7" w:tplc="04190019" w:tentative="1">
      <w:start w:val="1"/>
      <w:numFmt w:val="lowerLetter"/>
      <w:lvlText w:val="%8."/>
      <w:lvlJc w:val="left"/>
      <w:pPr>
        <w:ind w:left="4909" w:hanging="360"/>
      </w:pPr>
    </w:lvl>
    <w:lvl w:ilvl="8" w:tplc="0419001B" w:tentative="1">
      <w:start w:val="1"/>
      <w:numFmt w:val="lowerRoman"/>
      <w:lvlText w:val="%9."/>
      <w:lvlJc w:val="right"/>
      <w:pPr>
        <w:ind w:left="5629" w:hanging="180"/>
      </w:pPr>
    </w:lvl>
  </w:abstractNum>
  <w:abstractNum w:abstractNumId="11">
    <w:nsid w:val="4915710A"/>
    <w:multiLevelType w:val="singleLevel"/>
    <w:tmpl w:val="6E1CA80C"/>
    <w:lvl w:ilvl="0">
      <w:start w:val="1"/>
      <w:numFmt w:val="bullet"/>
      <w:pStyle w:val="31"/>
      <w:lvlText w:val=""/>
      <w:lvlJc w:val="left"/>
      <w:pPr>
        <w:tabs>
          <w:tab w:val="num" w:pos="360"/>
        </w:tabs>
        <w:ind w:left="360" w:hanging="360"/>
      </w:pPr>
      <w:rPr>
        <w:rFonts w:ascii="Symbol" w:hAnsi="Symbol" w:hint="default"/>
      </w:rPr>
    </w:lvl>
  </w:abstractNum>
  <w:abstractNum w:abstractNumId="12">
    <w:nsid w:val="50B74418"/>
    <w:multiLevelType w:val="hybridMultilevel"/>
    <w:tmpl w:val="FE6400E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5245706A"/>
    <w:multiLevelType w:val="multilevel"/>
    <w:tmpl w:val="6E3698FA"/>
    <w:lvl w:ilvl="0">
      <w:start w:val="1"/>
      <w:numFmt w:val="decimal"/>
      <w:pStyle w:val="15"/>
      <w:lvlText w:val="%1."/>
      <w:lvlJc w:val="left"/>
      <w:pPr>
        <w:ind w:left="360" w:hanging="360"/>
      </w:pPr>
      <w:rPr>
        <w:rFonts w:hint="default"/>
      </w:rPr>
    </w:lvl>
    <w:lvl w:ilvl="1">
      <w:start w:val="1"/>
      <w:numFmt w:val="bullet"/>
      <w:lvlText w:val=""/>
      <w:lvlJc w:val="left"/>
      <w:pPr>
        <w:ind w:left="792" w:hanging="432"/>
      </w:pPr>
      <w:rPr>
        <w:rFonts w:ascii="Wingdings" w:hAnsi="Wingding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52C17F3D"/>
    <w:multiLevelType w:val="multilevel"/>
    <w:tmpl w:val="0419001D"/>
    <w:styleLink w:val="22"/>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5443569E"/>
    <w:multiLevelType w:val="hybridMultilevel"/>
    <w:tmpl w:val="33468D56"/>
    <w:lvl w:ilvl="0" w:tplc="8E6C4336">
      <w:start w:val="1"/>
      <w:numFmt w:val="decimal"/>
      <w:pStyle w:val="16"/>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4FD07C3"/>
    <w:multiLevelType w:val="singleLevel"/>
    <w:tmpl w:val="4B161500"/>
    <w:lvl w:ilvl="0">
      <w:start w:val="1"/>
      <w:numFmt w:val="bullet"/>
      <w:pStyle w:val="23"/>
      <w:lvlText w:val=""/>
      <w:lvlJc w:val="left"/>
      <w:pPr>
        <w:tabs>
          <w:tab w:val="num" w:pos="360"/>
        </w:tabs>
        <w:ind w:left="360" w:hanging="360"/>
      </w:pPr>
      <w:rPr>
        <w:rFonts w:ascii="Wingdings" w:hAnsi="Wingdings" w:hint="default"/>
      </w:rPr>
    </w:lvl>
  </w:abstractNum>
  <w:abstractNum w:abstractNumId="17">
    <w:nsid w:val="679D387F"/>
    <w:multiLevelType w:val="multilevel"/>
    <w:tmpl w:val="61FEABF6"/>
    <w:lvl w:ilvl="0">
      <w:start w:val="1"/>
      <w:numFmt w:val="none"/>
      <w:pStyle w:val="17"/>
      <w:suff w:val="nothing"/>
      <w:lvlText w:val="%1"/>
      <w:lvlJc w:val="left"/>
      <w:pPr>
        <w:ind w:left="0" w:hanging="851"/>
      </w:pPr>
      <w:rPr>
        <w:rFonts w:hint="default"/>
      </w:rPr>
    </w:lvl>
    <w:lvl w:ilvl="1">
      <w:start w:val="1"/>
      <w:numFmt w:val="none"/>
      <w:pStyle w:val="24"/>
      <w:suff w:val="nothing"/>
      <w:lvlText w:val="%1"/>
      <w:lvlJc w:val="left"/>
      <w:pPr>
        <w:ind w:left="1418" w:hanging="851"/>
      </w:pPr>
      <w:rPr>
        <w:rFonts w:hint="default"/>
      </w:rPr>
    </w:lvl>
    <w:lvl w:ilvl="2">
      <w:start w:val="1"/>
      <w:numFmt w:val="none"/>
      <w:pStyle w:val="32"/>
      <w:suff w:val="nothing"/>
      <w:lvlText w:val="%1"/>
      <w:lvlJc w:val="left"/>
      <w:pPr>
        <w:ind w:left="1701" w:hanging="851"/>
      </w:pPr>
      <w:rPr>
        <w:rFonts w:hint="default"/>
      </w:rPr>
    </w:lvl>
    <w:lvl w:ilvl="3">
      <w:start w:val="1"/>
      <w:numFmt w:val="none"/>
      <w:pStyle w:val="40"/>
      <w:suff w:val="nothing"/>
      <w:lvlText w:val="%1"/>
      <w:lvlJc w:val="left"/>
      <w:pPr>
        <w:ind w:left="4581" w:hanging="720"/>
      </w:pPr>
      <w:rPr>
        <w:rFonts w:hint="default"/>
      </w:rPr>
    </w:lvl>
    <w:lvl w:ilvl="4">
      <w:start w:val="1"/>
      <w:numFmt w:val="decimal"/>
      <w:lvlText w:val="%1.%2.%3.%4.%5."/>
      <w:lvlJc w:val="left"/>
      <w:pPr>
        <w:tabs>
          <w:tab w:val="num" w:pos="1701"/>
        </w:tabs>
        <w:ind w:left="5301" w:hanging="720"/>
      </w:pPr>
      <w:rPr>
        <w:rFonts w:hint="default"/>
      </w:rPr>
    </w:lvl>
    <w:lvl w:ilvl="5">
      <w:start w:val="1"/>
      <w:numFmt w:val="decimal"/>
      <w:lvlText w:val="%1.%2.%3.%4.%5.%6."/>
      <w:lvlJc w:val="left"/>
      <w:pPr>
        <w:tabs>
          <w:tab w:val="num" w:pos="1701"/>
        </w:tabs>
        <w:ind w:left="6021" w:hanging="720"/>
      </w:pPr>
      <w:rPr>
        <w:rFonts w:hint="default"/>
      </w:rPr>
    </w:lvl>
    <w:lvl w:ilvl="6">
      <w:start w:val="1"/>
      <w:numFmt w:val="decimal"/>
      <w:lvlText w:val="%1.%2.%3.%4.%5.%6.%7."/>
      <w:lvlJc w:val="left"/>
      <w:pPr>
        <w:tabs>
          <w:tab w:val="num" w:pos="1701"/>
        </w:tabs>
        <w:ind w:left="6741" w:hanging="720"/>
      </w:pPr>
      <w:rPr>
        <w:rFonts w:hint="default"/>
      </w:rPr>
    </w:lvl>
    <w:lvl w:ilvl="7">
      <w:start w:val="1"/>
      <w:numFmt w:val="decimal"/>
      <w:lvlText w:val="%1.%2.%3.%4.%5.%6.%7.%8."/>
      <w:lvlJc w:val="left"/>
      <w:pPr>
        <w:tabs>
          <w:tab w:val="num" w:pos="1701"/>
        </w:tabs>
        <w:ind w:left="7461" w:hanging="720"/>
      </w:pPr>
      <w:rPr>
        <w:rFonts w:hint="default"/>
      </w:rPr>
    </w:lvl>
    <w:lvl w:ilvl="8">
      <w:start w:val="1"/>
      <w:numFmt w:val="decimal"/>
      <w:lvlText w:val="%1.%2.%3.%4.%5.%6.%7.%8.%9."/>
      <w:lvlJc w:val="left"/>
      <w:pPr>
        <w:tabs>
          <w:tab w:val="num" w:pos="1701"/>
        </w:tabs>
        <w:ind w:left="8181" w:hanging="720"/>
      </w:pPr>
      <w:rPr>
        <w:rFonts w:hint="default"/>
      </w:rPr>
    </w:lvl>
  </w:abstractNum>
  <w:abstractNum w:abstractNumId="18">
    <w:nsid w:val="70704212"/>
    <w:multiLevelType w:val="multilevel"/>
    <w:tmpl w:val="0419001D"/>
    <w:styleLink w:val="18"/>
    <w:lvl w:ilvl="0">
      <w:start w:val="1"/>
      <w:numFmt w:val="decimal"/>
      <w:lvlText w:val="%1)"/>
      <w:lvlJc w:val="left"/>
      <w:pPr>
        <w:ind w:left="360" w:hanging="360"/>
      </w:pPr>
      <w:rPr>
        <w:rFonts w:ascii="Arial" w:hAnsi="Arial"/>
        <w:u w:val="single"/>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782B6111"/>
    <w:multiLevelType w:val="multilevel"/>
    <w:tmpl w:val="0419001D"/>
    <w:styleLink w:val="110"/>
    <w:lvl w:ilvl="0">
      <w:start w:val="1"/>
      <w:numFmt w:val="decimal"/>
      <w:lvlText w:val="%1)"/>
      <w:lvlJc w:val="left"/>
      <w:pPr>
        <w:ind w:left="360" w:hanging="360"/>
      </w:pPr>
      <w:rPr>
        <w:rFonts w:ascii="Arial" w:hAnsi="Arial"/>
        <w:u w:val="single"/>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nsid w:val="7BE01554"/>
    <w:multiLevelType w:val="multilevel"/>
    <w:tmpl w:val="96CA5F92"/>
    <w:lvl w:ilvl="0">
      <w:start w:val="1"/>
      <w:numFmt w:val="none"/>
      <w:pStyle w:val="a0"/>
      <w:lvlText w:val="%1"/>
      <w:lvlJc w:val="left"/>
      <w:pPr>
        <w:tabs>
          <w:tab w:val="num" w:pos="360"/>
        </w:tabs>
        <w:ind w:left="0" w:firstLine="0"/>
      </w:pPr>
      <w:rPr>
        <w:rFonts w:hint="default"/>
      </w:rPr>
    </w:lvl>
    <w:lvl w:ilvl="1">
      <w:start w:val="1"/>
      <w:numFmt w:val="decimal"/>
      <w:pStyle w:val="19"/>
      <w:lvlText w:val="%1%2."/>
      <w:lvlJc w:val="left"/>
      <w:pPr>
        <w:tabs>
          <w:tab w:val="num" w:pos="720"/>
        </w:tabs>
        <w:ind w:left="357" w:hanging="357"/>
      </w:pPr>
      <w:rPr>
        <w:rFonts w:hint="default"/>
      </w:rPr>
    </w:lvl>
    <w:lvl w:ilvl="2">
      <w:start w:val="1"/>
      <w:numFmt w:val="decimal"/>
      <w:pStyle w:val="25"/>
      <w:lvlText w:val="%2.%1%3."/>
      <w:lvlJc w:val="left"/>
      <w:pPr>
        <w:tabs>
          <w:tab w:val="num" w:pos="1077"/>
        </w:tabs>
        <w:ind w:left="737" w:hanging="380"/>
      </w:pPr>
      <w:rPr>
        <w:rFonts w:hint="default"/>
      </w:rPr>
    </w:lvl>
    <w:lvl w:ilvl="3">
      <w:start w:val="1"/>
      <w:numFmt w:val="none"/>
      <w:lvlText w:val="%1"/>
      <w:lvlJc w:val="left"/>
      <w:pPr>
        <w:tabs>
          <w:tab w:val="num" w:pos="2880"/>
        </w:tabs>
        <w:ind w:left="2880" w:hanging="720"/>
      </w:pPr>
      <w:rPr>
        <w:rFonts w:hint="default"/>
      </w:rPr>
    </w:lvl>
    <w:lvl w:ilvl="4">
      <w:start w:val="1"/>
      <w:numFmt w:val="none"/>
      <w:lvlText w:val="%1"/>
      <w:lvlJc w:val="left"/>
      <w:pPr>
        <w:tabs>
          <w:tab w:val="num" w:pos="3600"/>
        </w:tabs>
        <w:ind w:left="3600" w:hanging="720"/>
      </w:pPr>
      <w:rPr>
        <w:rFonts w:hint="default"/>
      </w:rPr>
    </w:lvl>
    <w:lvl w:ilvl="5">
      <w:start w:val="1"/>
      <w:numFmt w:val="none"/>
      <w:lvlText w:val="%1"/>
      <w:lvlJc w:val="left"/>
      <w:pPr>
        <w:tabs>
          <w:tab w:val="num" w:pos="4320"/>
        </w:tabs>
        <w:ind w:left="4320" w:hanging="720"/>
      </w:pPr>
      <w:rPr>
        <w:rFonts w:hint="default"/>
      </w:rPr>
    </w:lvl>
    <w:lvl w:ilvl="6">
      <w:start w:val="1"/>
      <w:numFmt w:val="none"/>
      <w:lvlText w:val="%1"/>
      <w:lvlJc w:val="left"/>
      <w:pPr>
        <w:tabs>
          <w:tab w:val="num" w:pos="5040"/>
        </w:tabs>
        <w:ind w:left="5040" w:hanging="720"/>
      </w:pPr>
      <w:rPr>
        <w:rFonts w:hint="default"/>
      </w:rPr>
    </w:lvl>
    <w:lvl w:ilvl="7">
      <w:start w:val="1"/>
      <w:numFmt w:val="none"/>
      <w:lvlText w:val="%1"/>
      <w:lvlJc w:val="left"/>
      <w:pPr>
        <w:tabs>
          <w:tab w:val="num" w:pos="5760"/>
        </w:tabs>
        <w:ind w:left="5760" w:hanging="720"/>
      </w:pPr>
      <w:rPr>
        <w:rFonts w:hint="default"/>
      </w:rPr>
    </w:lvl>
    <w:lvl w:ilvl="8">
      <w:start w:val="1"/>
      <w:numFmt w:val="none"/>
      <w:lvlText w:val="%1"/>
      <w:lvlJc w:val="left"/>
      <w:pPr>
        <w:tabs>
          <w:tab w:val="num" w:pos="6480"/>
        </w:tabs>
        <w:ind w:left="6480" w:hanging="720"/>
      </w:pPr>
      <w:rPr>
        <w:rFonts w:hint="default"/>
      </w:rPr>
    </w:lvl>
  </w:abstractNum>
  <w:num w:numId="1">
    <w:abstractNumId w:val="0"/>
  </w:num>
  <w:num w:numId="2">
    <w:abstractNumId w:val="7"/>
  </w:num>
  <w:num w:numId="3">
    <w:abstractNumId w:val="3"/>
  </w:num>
  <w:num w:numId="4">
    <w:abstractNumId w:val="6"/>
  </w:num>
  <w:num w:numId="5">
    <w:abstractNumId w:val="4"/>
  </w:num>
  <w:num w:numId="6">
    <w:abstractNumId w:val="13"/>
  </w:num>
  <w:num w:numId="7">
    <w:abstractNumId w:val="20"/>
  </w:num>
  <w:num w:numId="8">
    <w:abstractNumId w:val="16"/>
  </w:num>
  <w:num w:numId="9">
    <w:abstractNumId w:val="11"/>
  </w:num>
  <w:num w:numId="10">
    <w:abstractNumId w:val="12"/>
  </w:num>
  <w:num w:numId="11">
    <w:abstractNumId w:val="5"/>
  </w:num>
  <w:num w:numId="12">
    <w:abstractNumId w:val="17"/>
  </w:num>
  <w:num w:numId="13">
    <w:abstractNumId w:val="15"/>
  </w:num>
  <w:num w:numId="14">
    <w:abstractNumId w:val="9"/>
  </w:num>
  <w:num w:numId="15">
    <w:abstractNumId w:val="18"/>
  </w:num>
  <w:num w:numId="16">
    <w:abstractNumId w:val="1"/>
  </w:num>
  <w:num w:numId="17">
    <w:abstractNumId w:val="14"/>
  </w:num>
  <w:num w:numId="18">
    <w:abstractNumId w:val="19"/>
  </w:num>
  <w:num w:numId="19">
    <w:abstractNumId w:val="8"/>
  </w:num>
  <w:num w:numId="20">
    <w:abstractNumId w:val="2"/>
  </w:num>
  <w:num w:numId="21">
    <w:abstractNumId w:val="10"/>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1"/>
  <w:proofState w:spelling="clean" w:grammar="clean"/>
  <w:attachedTemplate r:id="rId1"/>
  <w:linkStyle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2D41"/>
    <w:rsid w:val="00041BB5"/>
    <w:rsid w:val="0005796C"/>
    <w:rsid w:val="00063F91"/>
    <w:rsid w:val="00070241"/>
    <w:rsid w:val="000815A3"/>
    <w:rsid w:val="000C0109"/>
    <w:rsid w:val="000D5176"/>
    <w:rsid w:val="00101F43"/>
    <w:rsid w:val="00114B45"/>
    <w:rsid w:val="0014056A"/>
    <w:rsid w:val="00166B34"/>
    <w:rsid w:val="001A18DE"/>
    <w:rsid w:val="001A3F96"/>
    <w:rsid w:val="001B1979"/>
    <w:rsid w:val="001C0D20"/>
    <w:rsid w:val="001D257F"/>
    <w:rsid w:val="001E08A2"/>
    <w:rsid w:val="001F6F0B"/>
    <w:rsid w:val="00200CB1"/>
    <w:rsid w:val="0021162A"/>
    <w:rsid w:val="00227F28"/>
    <w:rsid w:val="00231AEE"/>
    <w:rsid w:val="002422C8"/>
    <w:rsid w:val="00242D41"/>
    <w:rsid w:val="002502A1"/>
    <w:rsid w:val="00265CF4"/>
    <w:rsid w:val="00270DBA"/>
    <w:rsid w:val="002712A5"/>
    <w:rsid w:val="0028069B"/>
    <w:rsid w:val="002D6A7A"/>
    <w:rsid w:val="002E4A6E"/>
    <w:rsid w:val="003215C9"/>
    <w:rsid w:val="003400C9"/>
    <w:rsid w:val="003643D6"/>
    <w:rsid w:val="003666D7"/>
    <w:rsid w:val="003672B0"/>
    <w:rsid w:val="00392CEC"/>
    <w:rsid w:val="00396C28"/>
    <w:rsid w:val="003A62ED"/>
    <w:rsid w:val="003B1761"/>
    <w:rsid w:val="003B3E82"/>
    <w:rsid w:val="003F277B"/>
    <w:rsid w:val="0041691D"/>
    <w:rsid w:val="00424870"/>
    <w:rsid w:val="004324A1"/>
    <w:rsid w:val="004433A7"/>
    <w:rsid w:val="00443737"/>
    <w:rsid w:val="00446A0B"/>
    <w:rsid w:val="004E619D"/>
    <w:rsid w:val="004F2823"/>
    <w:rsid w:val="005169EB"/>
    <w:rsid w:val="005218A3"/>
    <w:rsid w:val="00524831"/>
    <w:rsid w:val="0054175C"/>
    <w:rsid w:val="00556D95"/>
    <w:rsid w:val="00560674"/>
    <w:rsid w:val="0056257A"/>
    <w:rsid w:val="00565EAE"/>
    <w:rsid w:val="005A2AA4"/>
    <w:rsid w:val="005A4555"/>
    <w:rsid w:val="005C4330"/>
    <w:rsid w:val="00613FEA"/>
    <w:rsid w:val="00631743"/>
    <w:rsid w:val="00697EE2"/>
    <w:rsid w:val="006A5716"/>
    <w:rsid w:val="006C6366"/>
    <w:rsid w:val="006E3F1E"/>
    <w:rsid w:val="006E75B8"/>
    <w:rsid w:val="006F3413"/>
    <w:rsid w:val="006F4177"/>
    <w:rsid w:val="00731317"/>
    <w:rsid w:val="00762D97"/>
    <w:rsid w:val="007A108A"/>
    <w:rsid w:val="007B6023"/>
    <w:rsid w:val="007C3623"/>
    <w:rsid w:val="007D14A8"/>
    <w:rsid w:val="007D7EDC"/>
    <w:rsid w:val="007E1616"/>
    <w:rsid w:val="007F2F80"/>
    <w:rsid w:val="008162B5"/>
    <w:rsid w:val="00820F84"/>
    <w:rsid w:val="00821D4B"/>
    <w:rsid w:val="00826E63"/>
    <w:rsid w:val="00827DE5"/>
    <w:rsid w:val="00837DD6"/>
    <w:rsid w:val="0084403D"/>
    <w:rsid w:val="00844793"/>
    <w:rsid w:val="00856DEC"/>
    <w:rsid w:val="00873668"/>
    <w:rsid w:val="008958AB"/>
    <w:rsid w:val="008B0C0C"/>
    <w:rsid w:val="008F65E5"/>
    <w:rsid w:val="00910D97"/>
    <w:rsid w:val="009428D1"/>
    <w:rsid w:val="009443C6"/>
    <w:rsid w:val="009476F8"/>
    <w:rsid w:val="009632BA"/>
    <w:rsid w:val="00974536"/>
    <w:rsid w:val="009A48B1"/>
    <w:rsid w:val="009E1FAC"/>
    <w:rsid w:val="009F47A7"/>
    <w:rsid w:val="00A00F2B"/>
    <w:rsid w:val="00A25091"/>
    <w:rsid w:val="00A514D1"/>
    <w:rsid w:val="00A51BA3"/>
    <w:rsid w:val="00A6029D"/>
    <w:rsid w:val="00A6479B"/>
    <w:rsid w:val="00A763D4"/>
    <w:rsid w:val="00A81002"/>
    <w:rsid w:val="00AA11D0"/>
    <w:rsid w:val="00AA65FE"/>
    <w:rsid w:val="00AC4881"/>
    <w:rsid w:val="00B77D62"/>
    <w:rsid w:val="00BA0B10"/>
    <w:rsid w:val="00BB6487"/>
    <w:rsid w:val="00BE0A48"/>
    <w:rsid w:val="00BF27FD"/>
    <w:rsid w:val="00BF6007"/>
    <w:rsid w:val="00C049AF"/>
    <w:rsid w:val="00C16ACC"/>
    <w:rsid w:val="00C17B37"/>
    <w:rsid w:val="00C301A6"/>
    <w:rsid w:val="00C34AED"/>
    <w:rsid w:val="00C362BD"/>
    <w:rsid w:val="00C765E0"/>
    <w:rsid w:val="00C91F34"/>
    <w:rsid w:val="00CB39F5"/>
    <w:rsid w:val="00CC36B8"/>
    <w:rsid w:val="00CC4ADD"/>
    <w:rsid w:val="00CF60B2"/>
    <w:rsid w:val="00CF6F42"/>
    <w:rsid w:val="00D267E8"/>
    <w:rsid w:val="00D5631A"/>
    <w:rsid w:val="00D6438B"/>
    <w:rsid w:val="00D92922"/>
    <w:rsid w:val="00DA080B"/>
    <w:rsid w:val="00DA2077"/>
    <w:rsid w:val="00DA4A40"/>
    <w:rsid w:val="00DA5647"/>
    <w:rsid w:val="00DB1445"/>
    <w:rsid w:val="00DC0136"/>
    <w:rsid w:val="00DC1E88"/>
    <w:rsid w:val="00DD2C45"/>
    <w:rsid w:val="00E15D86"/>
    <w:rsid w:val="00E33F08"/>
    <w:rsid w:val="00E45276"/>
    <w:rsid w:val="00E630C5"/>
    <w:rsid w:val="00EA2D9D"/>
    <w:rsid w:val="00EB3378"/>
    <w:rsid w:val="00EB6AAE"/>
    <w:rsid w:val="00EC3E0B"/>
    <w:rsid w:val="00EF6DA9"/>
    <w:rsid w:val="00F25C91"/>
    <w:rsid w:val="00F33DEC"/>
    <w:rsid w:val="00F93640"/>
    <w:rsid w:val="00FA52BE"/>
    <w:rsid w:val="00FA765B"/>
    <w:rsid w:val="00FC6E64"/>
    <w:rsid w:val="00FD35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CE1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Title" w:semiHidden="0" w:uiPriority="10" w:unhideWhenUsed="0" w:qFormat="1"/>
    <w:lsdException w:name="Signature" w:uiPriority="0"/>
    <w:lsdException w:name="Default Paragraph Font" w:uiPriority="1"/>
    <w:lsdException w:name="Body Text" w:uiPriority="0"/>
    <w:lsdException w:name="Subtitle" w:semiHidden="0" w:uiPriority="11" w:unhideWhenUsed="0" w:qFormat="1"/>
    <w:lsdException w:name="Date"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3D effects 1" w:uiPriority="0"/>
    <w:lsdException w:name="Table Elegant" w:uiPriority="0"/>
    <w:lsdException w:name="Table Web 1" w:uiPriority="0"/>
    <w:lsdException w:name="Table Web 2"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A0B10"/>
    <w:pPr>
      <w:spacing w:before="200" w:line="240" w:lineRule="auto"/>
      <w:jc w:val="both"/>
    </w:pPr>
    <w:rPr>
      <w:rFonts w:ascii="Times New Roman" w:eastAsia="Times New Roman" w:hAnsi="Times New Roman" w:cs="Times New Roman"/>
      <w:szCs w:val="20"/>
      <w:lang w:eastAsia="ru-RU"/>
    </w:rPr>
  </w:style>
  <w:style w:type="paragraph" w:styleId="1">
    <w:name w:val="heading 1"/>
    <w:next w:val="a1"/>
    <w:link w:val="1a"/>
    <w:autoRedefine/>
    <w:qFormat/>
    <w:rsid w:val="00BA0B10"/>
    <w:pPr>
      <w:keepNext/>
      <w:pageBreakBefore/>
      <w:numPr>
        <w:numId w:val="1"/>
      </w:numPr>
      <w:suppressAutoHyphens/>
      <w:spacing w:before="360" w:after="960" w:line="240" w:lineRule="auto"/>
      <w:outlineLvl w:val="0"/>
    </w:pPr>
    <w:rPr>
      <w:rFonts w:ascii="Arial" w:eastAsia="Times New Roman" w:hAnsi="Arial" w:cs="Times New Roman"/>
      <w:b/>
      <w:kern w:val="28"/>
      <w:sz w:val="36"/>
      <w:szCs w:val="20"/>
      <w:lang w:eastAsia="ru-RU"/>
    </w:rPr>
  </w:style>
  <w:style w:type="paragraph" w:styleId="2">
    <w:name w:val="heading 2"/>
    <w:basedOn w:val="a1"/>
    <w:next w:val="a1"/>
    <w:link w:val="26"/>
    <w:autoRedefine/>
    <w:qFormat/>
    <w:rsid w:val="00BA0B10"/>
    <w:pPr>
      <w:keepNext/>
      <w:numPr>
        <w:ilvl w:val="1"/>
        <w:numId w:val="1"/>
      </w:numPr>
      <w:suppressAutoHyphens/>
      <w:spacing w:before="360" w:after="240"/>
      <w:jc w:val="left"/>
      <w:outlineLvl w:val="1"/>
    </w:pPr>
    <w:rPr>
      <w:rFonts w:ascii="Arial" w:eastAsia="Arial Unicode MS" w:hAnsi="Arial"/>
      <w:b/>
      <w:sz w:val="26"/>
    </w:rPr>
  </w:style>
  <w:style w:type="paragraph" w:styleId="3">
    <w:name w:val="heading 3"/>
    <w:basedOn w:val="a1"/>
    <w:next w:val="a1"/>
    <w:link w:val="33"/>
    <w:autoRedefine/>
    <w:qFormat/>
    <w:rsid w:val="00BA0B10"/>
    <w:pPr>
      <w:keepNext/>
      <w:numPr>
        <w:ilvl w:val="2"/>
        <w:numId w:val="1"/>
      </w:numPr>
      <w:suppressAutoHyphens/>
      <w:spacing w:before="480"/>
      <w:jc w:val="left"/>
      <w:outlineLvl w:val="2"/>
    </w:pPr>
    <w:rPr>
      <w:rFonts w:ascii="Arial" w:hAnsi="Arial"/>
      <w:b/>
      <w:szCs w:val="22"/>
    </w:rPr>
  </w:style>
  <w:style w:type="paragraph" w:styleId="4">
    <w:name w:val="heading 4"/>
    <w:basedOn w:val="a1"/>
    <w:next w:val="a1"/>
    <w:link w:val="41"/>
    <w:autoRedefine/>
    <w:qFormat/>
    <w:rsid w:val="00BA0B10"/>
    <w:pPr>
      <w:keepNext/>
      <w:numPr>
        <w:ilvl w:val="3"/>
        <w:numId w:val="1"/>
      </w:numPr>
      <w:suppressAutoHyphens/>
      <w:spacing w:before="240" w:after="240"/>
      <w:jc w:val="left"/>
      <w:outlineLvl w:val="3"/>
    </w:pPr>
    <w:rPr>
      <w:rFonts w:ascii="Arial" w:hAnsi="Arial"/>
    </w:rPr>
  </w:style>
  <w:style w:type="paragraph" w:styleId="5">
    <w:name w:val="heading 5"/>
    <w:basedOn w:val="a1"/>
    <w:next w:val="a1"/>
    <w:link w:val="50"/>
    <w:qFormat/>
    <w:rsid w:val="00BA0B10"/>
    <w:pPr>
      <w:keepNext/>
      <w:suppressAutoHyphens/>
      <w:spacing w:before="240"/>
      <w:jc w:val="left"/>
      <w:outlineLvl w:val="4"/>
    </w:pPr>
    <w:rPr>
      <w:rFonts w:ascii="Arial Narrow" w:hAnsi="Arial Narrow"/>
    </w:rPr>
  </w:style>
  <w:style w:type="paragraph" w:styleId="6">
    <w:name w:val="heading 6"/>
    <w:basedOn w:val="a1"/>
    <w:next w:val="a1"/>
    <w:link w:val="60"/>
    <w:autoRedefine/>
    <w:rsid w:val="00BA0B10"/>
    <w:pPr>
      <w:numPr>
        <w:ilvl w:val="5"/>
        <w:numId w:val="1"/>
      </w:numPr>
      <w:spacing w:before="240"/>
      <w:outlineLvl w:val="5"/>
    </w:pPr>
    <w:rPr>
      <w:rFonts w:ascii="Arial" w:hAnsi="Arial"/>
      <w:i/>
      <w:szCs w:val="22"/>
    </w:rPr>
  </w:style>
  <w:style w:type="paragraph" w:styleId="7">
    <w:name w:val="heading 7"/>
    <w:basedOn w:val="a1"/>
    <w:next w:val="a1"/>
    <w:link w:val="70"/>
    <w:autoRedefine/>
    <w:rsid w:val="00BA0B10"/>
    <w:pPr>
      <w:numPr>
        <w:ilvl w:val="6"/>
        <w:numId w:val="1"/>
      </w:numPr>
      <w:spacing w:before="240"/>
      <w:outlineLvl w:val="6"/>
    </w:pPr>
    <w:rPr>
      <w:rFonts w:ascii="Arial" w:hAnsi="Arial"/>
      <w:szCs w:val="22"/>
    </w:rPr>
  </w:style>
  <w:style w:type="paragraph" w:styleId="8">
    <w:name w:val="heading 8"/>
    <w:basedOn w:val="a1"/>
    <w:next w:val="a1"/>
    <w:link w:val="80"/>
    <w:autoRedefine/>
    <w:rsid w:val="00BA0B10"/>
    <w:pPr>
      <w:numPr>
        <w:ilvl w:val="7"/>
        <w:numId w:val="1"/>
      </w:numPr>
      <w:spacing w:before="240"/>
      <w:outlineLvl w:val="7"/>
    </w:pPr>
    <w:rPr>
      <w:rFonts w:ascii="Arial" w:hAnsi="Arial"/>
      <w:i/>
      <w:szCs w:val="22"/>
    </w:rPr>
  </w:style>
  <w:style w:type="paragraph" w:styleId="9">
    <w:name w:val="heading 9"/>
    <w:basedOn w:val="a1"/>
    <w:next w:val="a1"/>
    <w:link w:val="90"/>
    <w:autoRedefine/>
    <w:rsid w:val="00BA0B10"/>
    <w:pPr>
      <w:numPr>
        <w:ilvl w:val="8"/>
        <w:numId w:val="1"/>
      </w:numPr>
      <w:spacing w:before="240"/>
      <w:outlineLvl w:val="8"/>
    </w:pPr>
    <w:rPr>
      <w:rFonts w:ascii="Arial" w:hAnsi="Arial"/>
      <w:i/>
      <w:sz w:val="18"/>
      <w:szCs w:val="18"/>
    </w:rPr>
  </w:style>
  <w:style w:type="character" w:default="1" w:styleId="a2">
    <w:name w:val="Default Paragraph Font"/>
    <w:uiPriority w:val="1"/>
    <w:semiHidden/>
    <w:unhideWhenUsed/>
    <w:rsid w:val="00BA0B10"/>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BA0B10"/>
  </w:style>
  <w:style w:type="character" w:customStyle="1" w:styleId="1a">
    <w:name w:val="Заголовок 1 Знак"/>
    <w:basedOn w:val="a2"/>
    <w:link w:val="1"/>
    <w:rsid w:val="00BA0B10"/>
    <w:rPr>
      <w:rFonts w:ascii="Arial" w:eastAsia="Times New Roman" w:hAnsi="Arial" w:cs="Times New Roman"/>
      <w:b/>
      <w:kern w:val="28"/>
      <w:sz w:val="36"/>
      <w:szCs w:val="20"/>
      <w:lang w:eastAsia="ru-RU"/>
    </w:rPr>
  </w:style>
  <w:style w:type="character" w:customStyle="1" w:styleId="26">
    <w:name w:val="Заголовок 2 Знак"/>
    <w:basedOn w:val="a2"/>
    <w:link w:val="2"/>
    <w:rsid w:val="00BA0B10"/>
    <w:rPr>
      <w:rFonts w:ascii="Arial" w:eastAsia="Arial Unicode MS" w:hAnsi="Arial" w:cs="Times New Roman"/>
      <w:b/>
      <w:sz w:val="26"/>
      <w:szCs w:val="20"/>
      <w:lang w:eastAsia="ru-RU"/>
    </w:rPr>
  </w:style>
  <w:style w:type="character" w:customStyle="1" w:styleId="33">
    <w:name w:val="Заголовок 3 Знак"/>
    <w:basedOn w:val="a2"/>
    <w:link w:val="3"/>
    <w:rsid w:val="00BA0B10"/>
    <w:rPr>
      <w:rFonts w:ascii="Arial" w:eastAsia="Times New Roman" w:hAnsi="Arial" w:cs="Times New Roman"/>
      <w:b/>
      <w:lang w:eastAsia="ru-RU"/>
    </w:rPr>
  </w:style>
  <w:style w:type="character" w:customStyle="1" w:styleId="41">
    <w:name w:val="Заголовок 4 Знак"/>
    <w:basedOn w:val="a2"/>
    <w:link w:val="4"/>
    <w:rsid w:val="00BA0B10"/>
    <w:rPr>
      <w:rFonts w:ascii="Arial" w:eastAsia="Times New Roman" w:hAnsi="Arial" w:cs="Times New Roman"/>
      <w:szCs w:val="20"/>
      <w:lang w:eastAsia="ru-RU"/>
    </w:rPr>
  </w:style>
  <w:style w:type="character" w:customStyle="1" w:styleId="50">
    <w:name w:val="Заголовок 5 Знак"/>
    <w:basedOn w:val="a2"/>
    <w:link w:val="5"/>
    <w:rsid w:val="00BA0B10"/>
    <w:rPr>
      <w:rFonts w:ascii="Arial Narrow" w:eastAsia="Times New Roman" w:hAnsi="Arial Narrow" w:cs="Times New Roman"/>
      <w:szCs w:val="20"/>
      <w:lang w:eastAsia="ru-RU"/>
    </w:rPr>
  </w:style>
  <w:style w:type="character" w:customStyle="1" w:styleId="60">
    <w:name w:val="Заголовок 6 Знак"/>
    <w:basedOn w:val="a2"/>
    <w:link w:val="6"/>
    <w:rsid w:val="00BA0B10"/>
    <w:rPr>
      <w:rFonts w:ascii="Arial" w:eastAsia="Times New Roman" w:hAnsi="Arial" w:cs="Times New Roman"/>
      <w:i/>
      <w:lang w:eastAsia="ru-RU"/>
    </w:rPr>
  </w:style>
  <w:style w:type="character" w:customStyle="1" w:styleId="70">
    <w:name w:val="Заголовок 7 Знак"/>
    <w:basedOn w:val="a2"/>
    <w:link w:val="7"/>
    <w:rsid w:val="00BA0B10"/>
    <w:rPr>
      <w:rFonts w:ascii="Arial" w:eastAsia="Times New Roman" w:hAnsi="Arial" w:cs="Times New Roman"/>
      <w:lang w:eastAsia="ru-RU"/>
    </w:rPr>
  </w:style>
  <w:style w:type="character" w:customStyle="1" w:styleId="80">
    <w:name w:val="Заголовок 8 Знак"/>
    <w:basedOn w:val="a2"/>
    <w:link w:val="8"/>
    <w:rsid w:val="00BA0B10"/>
    <w:rPr>
      <w:rFonts w:ascii="Arial" w:eastAsia="Times New Roman" w:hAnsi="Arial" w:cs="Times New Roman"/>
      <w:i/>
      <w:lang w:eastAsia="ru-RU"/>
    </w:rPr>
  </w:style>
  <w:style w:type="character" w:customStyle="1" w:styleId="90">
    <w:name w:val="Заголовок 9 Знак"/>
    <w:basedOn w:val="a2"/>
    <w:link w:val="9"/>
    <w:rsid w:val="00BA0B10"/>
    <w:rPr>
      <w:rFonts w:ascii="Arial" w:eastAsia="Times New Roman" w:hAnsi="Arial" w:cs="Times New Roman"/>
      <w:i/>
      <w:sz w:val="18"/>
      <w:szCs w:val="18"/>
      <w:lang w:eastAsia="ru-RU"/>
    </w:rPr>
  </w:style>
  <w:style w:type="paragraph" w:styleId="a5">
    <w:name w:val="Balloon Text"/>
    <w:basedOn w:val="a1"/>
    <w:link w:val="a6"/>
    <w:semiHidden/>
    <w:rsid w:val="00BA0B10"/>
    <w:rPr>
      <w:rFonts w:ascii="Tahoma" w:hAnsi="Tahoma" w:cs="Tahoma"/>
      <w:sz w:val="16"/>
      <w:szCs w:val="16"/>
    </w:rPr>
  </w:style>
  <w:style w:type="character" w:customStyle="1" w:styleId="a6">
    <w:name w:val="Текст выноски Знак"/>
    <w:basedOn w:val="a2"/>
    <w:link w:val="a5"/>
    <w:semiHidden/>
    <w:rsid w:val="00A81002"/>
    <w:rPr>
      <w:rFonts w:ascii="Tahoma" w:eastAsia="Times New Roman" w:hAnsi="Tahoma" w:cs="Tahoma"/>
      <w:sz w:val="16"/>
      <w:szCs w:val="16"/>
      <w:lang w:eastAsia="ru-RU"/>
    </w:rPr>
  </w:style>
  <w:style w:type="character" w:styleId="a7">
    <w:name w:val="footnote reference"/>
    <w:aliases w:val="Ciae niinee 1,Знак сноски 1"/>
    <w:basedOn w:val="a2"/>
    <w:rsid w:val="00BA0B10"/>
    <w:rPr>
      <w:vertAlign w:val="superscript"/>
    </w:rPr>
  </w:style>
  <w:style w:type="paragraph" w:styleId="a8">
    <w:name w:val="caption"/>
    <w:basedOn w:val="a1"/>
    <w:next w:val="a1"/>
    <w:qFormat/>
    <w:rsid w:val="00BA0B10"/>
    <w:pPr>
      <w:keepNext/>
      <w:pBdr>
        <w:bottom w:val="single" w:sz="4" w:space="1" w:color="auto"/>
      </w:pBdr>
      <w:tabs>
        <w:tab w:val="left" w:pos="0"/>
        <w:tab w:val="left" w:pos="1118"/>
      </w:tabs>
      <w:suppressAutoHyphens/>
      <w:spacing w:after="40"/>
      <w:ind w:left="851" w:hanging="851"/>
    </w:pPr>
    <w:rPr>
      <w:rFonts w:ascii="Arial Narrow" w:hAnsi="Arial Narrow"/>
    </w:rPr>
  </w:style>
  <w:style w:type="paragraph" w:styleId="1b">
    <w:name w:val="toc 1"/>
    <w:basedOn w:val="a1"/>
    <w:next w:val="a1"/>
    <w:uiPriority w:val="39"/>
    <w:rsid w:val="00BA0B10"/>
    <w:pPr>
      <w:tabs>
        <w:tab w:val="left" w:pos="0"/>
        <w:tab w:val="right" w:pos="8789"/>
      </w:tabs>
      <w:ind w:left="425" w:right="284" w:hanging="425"/>
      <w:jc w:val="left"/>
    </w:pPr>
    <w:rPr>
      <w:caps/>
      <w:noProof/>
      <w:sz w:val="20"/>
    </w:rPr>
  </w:style>
  <w:style w:type="paragraph" w:styleId="51">
    <w:name w:val="toc 5"/>
    <w:basedOn w:val="a1"/>
    <w:next w:val="a1"/>
    <w:autoRedefine/>
    <w:semiHidden/>
    <w:rsid w:val="00BA0B10"/>
    <w:pPr>
      <w:tabs>
        <w:tab w:val="left" w:pos="425"/>
        <w:tab w:val="right" w:pos="8789"/>
      </w:tabs>
      <w:ind w:left="425" w:right="284"/>
    </w:pPr>
    <w:rPr>
      <w:smallCaps/>
      <w:sz w:val="20"/>
    </w:rPr>
  </w:style>
  <w:style w:type="character" w:customStyle="1" w:styleId="a9">
    <w:name w:val="Текст примечания Знак"/>
    <w:basedOn w:val="a2"/>
    <w:link w:val="aa"/>
    <w:semiHidden/>
    <w:rsid w:val="00BA0B10"/>
    <w:rPr>
      <w:rFonts w:ascii="Times New Roman" w:eastAsia="Times New Roman" w:hAnsi="Times New Roman" w:cs="Times New Roman"/>
      <w:sz w:val="20"/>
      <w:szCs w:val="20"/>
      <w:lang w:eastAsia="ru-RU"/>
    </w:rPr>
  </w:style>
  <w:style w:type="paragraph" w:styleId="aa">
    <w:name w:val="annotation text"/>
    <w:basedOn w:val="a1"/>
    <w:link w:val="a9"/>
    <w:semiHidden/>
    <w:rsid w:val="00BA0B10"/>
    <w:pPr>
      <w:suppressAutoHyphens/>
      <w:ind w:left="567"/>
    </w:pPr>
    <w:rPr>
      <w:sz w:val="20"/>
    </w:rPr>
  </w:style>
  <w:style w:type="paragraph" w:styleId="ab">
    <w:name w:val="footnote text"/>
    <w:aliases w:val="FSR footnote,lábléc,Footnote Text Char Char Char Char Char Char,Footnote Text Char,Footnote Text Char2 Char,Footnote Text Char1 Char Char,Footnote Text Char Char Char Char,Footnote Text Char1 Char,Footnote Text Char Char Char,Текст сноски-"/>
    <w:basedOn w:val="a1"/>
    <w:link w:val="ac"/>
    <w:rsid w:val="00BA0B10"/>
    <w:pPr>
      <w:ind w:hanging="142"/>
    </w:pPr>
    <w:rPr>
      <w:sz w:val="16"/>
    </w:rPr>
  </w:style>
  <w:style w:type="character" w:customStyle="1" w:styleId="ac">
    <w:name w:val="Текст сноски Знак"/>
    <w:aliases w:val="FSR footnote Знак,lábléc Знак,Footnote Text Char Char Char Char Char Char Знак,Footnote Text Char Знак,Footnote Text Char2 Char Знак,Footnote Text Char1 Char Char Знак,Footnote Text Char Char Char Char Знак,Текст сноски- Знак"/>
    <w:basedOn w:val="a2"/>
    <w:link w:val="ab"/>
    <w:rsid w:val="00A81002"/>
    <w:rPr>
      <w:rFonts w:ascii="Times New Roman" w:eastAsia="Times New Roman" w:hAnsi="Times New Roman" w:cs="Times New Roman"/>
      <w:sz w:val="16"/>
      <w:szCs w:val="20"/>
      <w:lang w:eastAsia="ru-RU"/>
    </w:rPr>
  </w:style>
  <w:style w:type="paragraph" w:customStyle="1" w:styleId="ad">
    <w:name w:val="Шапка письма"/>
    <w:basedOn w:val="a1"/>
    <w:link w:val="ae"/>
    <w:rsid w:val="00A81002"/>
    <w:pPr>
      <w:spacing w:before="0" w:after="0" w:line="312" w:lineRule="auto"/>
    </w:pPr>
    <w:rPr>
      <w:b/>
      <w:bCs/>
      <w:sz w:val="18"/>
      <w:lang w:eastAsia="ko-KR"/>
    </w:rPr>
  </w:style>
  <w:style w:type="character" w:customStyle="1" w:styleId="ae">
    <w:name w:val="Шапка письма Знак"/>
    <w:basedOn w:val="a2"/>
    <w:link w:val="ad"/>
    <w:rsid w:val="00A81002"/>
    <w:rPr>
      <w:rFonts w:eastAsia="Times New Roman" w:cs="Times New Roman"/>
      <w:b/>
      <w:bCs/>
      <w:sz w:val="18"/>
      <w:szCs w:val="20"/>
      <w:lang w:eastAsia="ko-KR"/>
    </w:rPr>
  </w:style>
  <w:style w:type="character" w:customStyle="1" w:styleId="af">
    <w:name w:val="Схема документа Знак"/>
    <w:basedOn w:val="a2"/>
    <w:link w:val="af0"/>
    <w:semiHidden/>
    <w:rsid w:val="00A81002"/>
    <w:rPr>
      <w:rFonts w:ascii="Tahoma" w:eastAsia="Times New Roman" w:hAnsi="Tahoma" w:cs="Tahoma"/>
      <w:spacing w:val="-2"/>
      <w:sz w:val="16"/>
      <w:szCs w:val="20"/>
      <w:shd w:val="clear" w:color="auto" w:fill="000080"/>
      <w:lang w:eastAsia="ru-RU"/>
    </w:rPr>
  </w:style>
  <w:style w:type="paragraph" w:styleId="af0">
    <w:name w:val="Document Map"/>
    <w:basedOn w:val="a1"/>
    <w:link w:val="af"/>
    <w:semiHidden/>
    <w:rsid w:val="00BA0B10"/>
    <w:pPr>
      <w:shd w:val="clear" w:color="auto" w:fill="000080"/>
      <w:spacing w:before="0" w:after="0" w:line="192" w:lineRule="auto"/>
    </w:pPr>
    <w:rPr>
      <w:rFonts w:ascii="Tahoma" w:hAnsi="Tahoma" w:cs="Tahoma"/>
      <w:spacing w:val="-2"/>
      <w:sz w:val="16"/>
    </w:rPr>
  </w:style>
  <w:style w:type="table" w:styleId="af1">
    <w:name w:val="Table Grid"/>
    <w:basedOn w:val="a3"/>
    <w:rsid w:val="00BA0B10"/>
    <w:pPr>
      <w:spacing w:before="60"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Тема примечания Знак"/>
    <w:basedOn w:val="a9"/>
    <w:link w:val="af3"/>
    <w:semiHidden/>
    <w:rsid w:val="00A81002"/>
    <w:rPr>
      <w:rFonts w:ascii="Times New Roman" w:eastAsia="Times New Roman" w:hAnsi="Times New Roman" w:cs="Times New Roman"/>
      <w:b/>
      <w:bCs/>
      <w:sz w:val="20"/>
      <w:szCs w:val="20"/>
      <w:lang w:eastAsia="ru-RU"/>
    </w:rPr>
  </w:style>
  <w:style w:type="paragraph" w:styleId="af3">
    <w:name w:val="annotation subject"/>
    <w:basedOn w:val="aa"/>
    <w:next w:val="aa"/>
    <w:link w:val="af2"/>
    <w:semiHidden/>
    <w:rsid w:val="00A81002"/>
    <w:pPr>
      <w:suppressAutoHyphens w:val="0"/>
      <w:ind w:left="0"/>
    </w:pPr>
    <w:rPr>
      <w:b/>
      <w:bCs/>
    </w:rPr>
  </w:style>
  <w:style w:type="table" w:styleId="-1">
    <w:name w:val="Table Web 1"/>
    <w:basedOn w:val="a3"/>
    <w:rsid w:val="00A81002"/>
    <w:pPr>
      <w:spacing w:before="60" w:after="60" w:line="240" w:lineRule="auto"/>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f4">
    <w:name w:val="Название отчета"/>
    <w:basedOn w:val="a1"/>
    <w:link w:val="af5"/>
    <w:qFormat/>
    <w:rsid w:val="00A81002"/>
    <w:pPr>
      <w:keepNext/>
      <w:suppressLineNumbers/>
      <w:tabs>
        <w:tab w:val="left" w:pos="0"/>
      </w:tabs>
      <w:suppressAutoHyphens/>
      <w:spacing w:before="100" w:after="100" w:line="312" w:lineRule="auto"/>
      <w:jc w:val="left"/>
    </w:pPr>
    <w:rPr>
      <w:rFonts w:cs="Arial"/>
      <w:b/>
      <w:caps/>
      <w:kern w:val="28"/>
      <w:sz w:val="24"/>
      <w:szCs w:val="24"/>
    </w:rPr>
  </w:style>
  <w:style w:type="character" w:customStyle="1" w:styleId="af5">
    <w:name w:val="Название отчета Знак"/>
    <w:basedOn w:val="a2"/>
    <w:link w:val="af4"/>
    <w:rsid w:val="00A81002"/>
    <w:rPr>
      <w:rFonts w:eastAsia="Times New Roman" w:cs="Arial"/>
      <w:b/>
      <w:caps/>
      <w:kern w:val="28"/>
      <w:sz w:val="24"/>
      <w:szCs w:val="24"/>
      <w:lang w:eastAsia="ru-RU"/>
    </w:rPr>
  </w:style>
  <w:style w:type="paragraph" w:customStyle="1" w:styleId="1c">
    <w:name w:val="Список без нумерации 1 уровня"/>
    <w:basedOn w:val="a1"/>
    <w:link w:val="1d"/>
    <w:qFormat/>
    <w:rsid w:val="00A81002"/>
    <w:pPr>
      <w:numPr>
        <w:numId w:val="2"/>
      </w:numPr>
      <w:spacing w:before="120" w:after="40" w:line="312" w:lineRule="auto"/>
      <w:ind w:left="357" w:hanging="357"/>
    </w:pPr>
  </w:style>
  <w:style w:type="character" w:customStyle="1" w:styleId="1d">
    <w:name w:val="Список без нумерации 1 уровня Знак"/>
    <w:basedOn w:val="a2"/>
    <w:link w:val="1c"/>
    <w:rsid w:val="00A81002"/>
    <w:rPr>
      <w:rFonts w:ascii="Times New Roman" w:eastAsia="Times New Roman" w:hAnsi="Times New Roman" w:cs="Times New Roman"/>
      <w:szCs w:val="20"/>
      <w:lang w:eastAsia="ru-RU"/>
    </w:rPr>
  </w:style>
  <w:style w:type="paragraph" w:customStyle="1" w:styleId="af6">
    <w:name w:val="Вывод по разделу"/>
    <w:basedOn w:val="a1"/>
    <w:next w:val="a1"/>
    <w:link w:val="af7"/>
    <w:qFormat/>
    <w:rsid w:val="00A81002"/>
    <w:pPr>
      <w:spacing w:before="300" w:after="120"/>
    </w:pPr>
    <w:rPr>
      <w:b/>
    </w:rPr>
  </w:style>
  <w:style w:type="character" w:customStyle="1" w:styleId="af7">
    <w:name w:val="Вывод по разделу Знак"/>
    <w:basedOn w:val="a2"/>
    <w:link w:val="af6"/>
    <w:rsid w:val="00A81002"/>
    <w:rPr>
      <w:rFonts w:eastAsia="Times New Roman" w:cs="Times New Roman"/>
      <w:b/>
      <w:szCs w:val="20"/>
      <w:lang w:eastAsia="ru-RU"/>
    </w:rPr>
  </w:style>
  <w:style w:type="paragraph" w:customStyle="1" w:styleId="af8">
    <w:name w:val="Оглавление"/>
    <w:basedOn w:val="a1"/>
    <w:link w:val="af9"/>
    <w:qFormat/>
    <w:rsid w:val="00A81002"/>
    <w:pPr>
      <w:keepNext/>
      <w:pageBreakBefore/>
      <w:tabs>
        <w:tab w:val="left" w:pos="0"/>
      </w:tabs>
      <w:suppressAutoHyphens/>
      <w:spacing w:before="840" w:after="1080" w:line="312" w:lineRule="auto"/>
      <w:ind w:left="-425" w:right="992"/>
    </w:pPr>
    <w:rPr>
      <w:b/>
      <w:caps/>
      <w:kern w:val="28"/>
      <w:sz w:val="28"/>
    </w:rPr>
  </w:style>
  <w:style w:type="character" w:customStyle="1" w:styleId="af9">
    <w:name w:val="Оглавление Знак"/>
    <w:basedOn w:val="a2"/>
    <w:link w:val="af8"/>
    <w:rsid w:val="00A81002"/>
    <w:rPr>
      <w:rFonts w:eastAsia="Times New Roman" w:cs="Times New Roman"/>
      <w:b/>
      <w:caps/>
      <w:kern w:val="28"/>
      <w:sz w:val="28"/>
      <w:szCs w:val="20"/>
      <w:lang w:eastAsia="ru-RU"/>
    </w:rPr>
  </w:style>
  <w:style w:type="paragraph" w:customStyle="1" w:styleId="21">
    <w:name w:val="Список без нумерации 2 уровня"/>
    <w:basedOn w:val="1c"/>
    <w:link w:val="27"/>
    <w:qFormat/>
    <w:rsid w:val="00A81002"/>
    <w:pPr>
      <w:numPr>
        <w:numId w:val="3"/>
      </w:numPr>
      <w:spacing w:before="80" w:line="240" w:lineRule="auto"/>
    </w:pPr>
  </w:style>
  <w:style w:type="character" w:customStyle="1" w:styleId="27">
    <w:name w:val="Список без нумерации 2 уровня Знак"/>
    <w:basedOn w:val="1d"/>
    <w:link w:val="21"/>
    <w:rsid w:val="00A81002"/>
    <w:rPr>
      <w:rFonts w:ascii="Times New Roman" w:eastAsia="Times New Roman" w:hAnsi="Times New Roman" w:cs="Times New Roman"/>
      <w:szCs w:val="20"/>
      <w:lang w:eastAsia="ru-RU"/>
    </w:rPr>
  </w:style>
  <w:style w:type="paragraph" w:customStyle="1" w:styleId="30">
    <w:name w:val="Список без нумерации 3 уровня"/>
    <w:basedOn w:val="21"/>
    <w:link w:val="34"/>
    <w:qFormat/>
    <w:rsid w:val="00A81002"/>
    <w:pPr>
      <w:numPr>
        <w:numId w:val="4"/>
      </w:numPr>
      <w:spacing w:before="40"/>
      <w:ind w:left="1077" w:hanging="357"/>
    </w:pPr>
  </w:style>
  <w:style w:type="character" w:customStyle="1" w:styleId="34">
    <w:name w:val="Список без нумерации 3 уровня Знак"/>
    <w:basedOn w:val="27"/>
    <w:link w:val="30"/>
    <w:rsid w:val="00A81002"/>
    <w:rPr>
      <w:rFonts w:ascii="Times New Roman" w:eastAsia="Times New Roman" w:hAnsi="Times New Roman" w:cs="Times New Roman"/>
      <w:szCs w:val="20"/>
      <w:lang w:eastAsia="ru-RU"/>
    </w:rPr>
  </w:style>
  <w:style w:type="paragraph" w:customStyle="1" w:styleId="15">
    <w:name w:val="Нумерованный список 1"/>
    <w:basedOn w:val="a1"/>
    <w:link w:val="1e"/>
    <w:qFormat/>
    <w:rsid w:val="00A81002"/>
    <w:pPr>
      <w:numPr>
        <w:numId w:val="6"/>
      </w:numPr>
    </w:pPr>
  </w:style>
  <w:style w:type="character" w:customStyle="1" w:styleId="1e">
    <w:name w:val="Нумерованный список 1 Знак"/>
    <w:basedOn w:val="a2"/>
    <w:link w:val="15"/>
    <w:rsid w:val="00A81002"/>
    <w:rPr>
      <w:rFonts w:ascii="Times New Roman" w:eastAsia="Times New Roman" w:hAnsi="Times New Roman" w:cs="Times New Roman"/>
      <w:szCs w:val="20"/>
      <w:lang w:eastAsia="ru-RU"/>
    </w:rPr>
  </w:style>
  <w:style w:type="paragraph" w:customStyle="1" w:styleId="afa">
    <w:name w:val="Приложения"/>
    <w:basedOn w:val="a1"/>
    <w:next w:val="a1"/>
    <w:link w:val="afb"/>
    <w:qFormat/>
    <w:rsid w:val="00A81002"/>
    <w:pPr>
      <w:keepNext/>
      <w:pageBreakBefore/>
      <w:suppressAutoHyphens/>
      <w:spacing w:before="360" w:after="120" w:line="312" w:lineRule="auto"/>
      <w:jc w:val="right"/>
      <w:outlineLvl w:val="2"/>
    </w:pPr>
    <w:rPr>
      <w:b/>
      <w:bCs/>
      <w:caps/>
      <w:sz w:val="24"/>
    </w:rPr>
  </w:style>
  <w:style w:type="character" w:customStyle="1" w:styleId="afb">
    <w:name w:val="Приложения Знак"/>
    <w:basedOn w:val="a2"/>
    <w:link w:val="afa"/>
    <w:rsid w:val="00A81002"/>
    <w:rPr>
      <w:rFonts w:eastAsia="Times New Roman" w:cs="Times New Roman"/>
      <w:b/>
      <w:bCs/>
      <w:caps/>
      <w:sz w:val="24"/>
      <w:szCs w:val="20"/>
      <w:lang w:eastAsia="ru-RU"/>
    </w:rPr>
  </w:style>
  <w:style w:type="paragraph" w:customStyle="1" w:styleId="1f">
    <w:name w:val="Список_без_буллита 1"/>
    <w:basedOn w:val="1c"/>
    <w:next w:val="1c"/>
    <w:link w:val="1f0"/>
    <w:qFormat/>
    <w:rsid w:val="00A81002"/>
    <w:pPr>
      <w:numPr>
        <w:numId w:val="0"/>
      </w:numPr>
      <w:spacing w:before="40"/>
      <w:ind w:left="357"/>
    </w:pPr>
  </w:style>
  <w:style w:type="character" w:customStyle="1" w:styleId="1f0">
    <w:name w:val="Список_без_буллита 1 Знак"/>
    <w:basedOn w:val="1d"/>
    <w:link w:val="1f"/>
    <w:rsid w:val="00A81002"/>
    <w:rPr>
      <w:rFonts w:eastAsia="Times New Roman" w:cs="Times New Roman"/>
      <w:szCs w:val="20"/>
      <w:lang w:eastAsia="ru-RU"/>
    </w:rPr>
  </w:style>
  <w:style w:type="paragraph" w:customStyle="1" w:styleId="afc">
    <w:name w:val="Список заголовок"/>
    <w:basedOn w:val="a1"/>
    <w:next w:val="1c"/>
    <w:link w:val="afd"/>
    <w:qFormat/>
    <w:rsid w:val="00A81002"/>
    <w:pPr>
      <w:keepNext/>
      <w:spacing w:before="240"/>
    </w:pPr>
  </w:style>
  <w:style w:type="character" w:customStyle="1" w:styleId="afd">
    <w:name w:val="Список заголовок Знак"/>
    <w:basedOn w:val="a2"/>
    <w:link w:val="afc"/>
    <w:rsid w:val="00A81002"/>
    <w:rPr>
      <w:rFonts w:eastAsia="Times New Roman" w:cs="Times New Roman"/>
      <w:szCs w:val="20"/>
      <w:lang w:eastAsia="ru-RU"/>
    </w:rPr>
  </w:style>
  <w:style w:type="paragraph" w:customStyle="1" w:styleId="28">
    <w:name w:val="Список без буллита 2"/>
    <w:basedOn w:val="1f"/>
    <w:link w:val="29"/>
    <w:rsid w:val="00A81002"/>
  </w:style>
  <w:style w:type="character" w:customStyle="1" w:styleId="29">
    <w:name w:val="Список без буллита 2 Знак"/>
    <w:basedOn w:val="1f0"/>
    <w:link w:val="28"/>
    <w:rsid w:val="00A81002"/>
    <w:rPr>
      <w:rFonts w:eastAsia="Times New Roman" w:cs="Times New Roman"/>
      <w:szCs w:val="20"/>
      <w:lang w:eastAsia="ru-RU"/>
    </w:rPr>
  </w:style>
  <w:style w:type="paragraph" w:customStyle="1" w:styleId="2a">
    <w:name w:val="Список_без_буллита 2"/>
    <w:basedOn w:val="21"/>
    <w:link w:val="2b"/>
    <w:qFormat/>
    <w:rsid w:val="00A81002"/>
    <w:pPr>
      <w:numPr>
        <w:numId w:val="0"/>
      </w:numPr>
      <w:ind w:left="714"/>
    </w:pPr>
  </w:style>
  <w:style w:type="character" w:customStyle="1" w:styleId="2b">
    <w:name w:val="Список_без_буллита 2 Знак"/>
    <w:basedOn w:val="27"/>
    <w:link w:val="2a"/>
    <w:rsid w:val="00A81002"/>
    <w:rPr>
      <w:rFonts w:eastAsia="Times New Roman" w:cs="Times New Roman"/>
      <w:szCs w:val="20"/>
      <w:lang w:eastAsia="ru-RU"/>
    </w:rPr>
  </w:style>
  <w:style w:type="paragraph" w:customStyle="1" w:styleId="35">
    <w:name w:val="Список_без_буллита 3"/>
    <w:basedOn w:val="30"/>
    <w:link w:val="36"/>
    <w:qFormat/>
    <w:rsid w:val="00A81002"/>
    <w:pPr>
      <w:numPr>
        <w:numId w:val="0"/>
      </w:numPr>
      <w:ind w:left="1077"/>
    </w:pPr>
  </w:style>
  <w:style w:type="character" w:customStyle="1" w:styleId="36">
    <w:name w:val="Список_без_буллита 3 Знак"/>
    <w:basedOn w:val="34"/>
    <w:link w:val="35"/>
    <w:rsid w:val="00A81002"/>
    <w:rPr>
      <w:rFonts w:eastAsia="Times New Roman" w:cs="Times New Roman"/>
      <w:szCs w:val="20"/>
      <w:lang w:eastAsia="ru-RU"/>
    </w:rPr>
  </w:style>
  <w:style w:type="paragraph" w:customStyle="1" w:styleId="afe">
    <w:name w:val="Реквизиты компании"/>
    <w:basedOn w:val="a1"/>
    <w:link w:val="aff"/>
    <w:qFormat/>
    <w:rsid w:val="00A81002"/>
    <w:pPr>
      <w:ind w:left="-851"/>
      <w:jc w:val="left"/>
    </w:pPr>
    <w:rPr>
      <w:rFonts w:cs="Arial"/>
      <w:b/>
      <w:bCs/>
      <w:sz w:val="16"/>
      <w:szCs w:val="16"/>
      <w:u w:val="single"/>
    </w:rPr>
  </w:style>
  <w:style w:type="character" w:customStyle="1" w:styleId="aff">
    <w:name w:val="Реквизиты компании Знак"/>
    <w:basedOn w:val="a2"/>
    <w:link w:val="afe"/>
    <w:rsid w:val="00A81002"/>
    <w:rPr>
      <w:rFonts w:eastAsia="Times New Roman" w:cs="Arial"/>
      <w:b/>
      <w:bCs/>
      <w:sz w:val="16"/>
      <w:szCs w:val="16"/>
      <w:u w:val="single"/>
      <w:lang w:eastAsia="ru-RU"/>
    </w:rPr>
  </w:style>
  <w:style w:type="paragraph" w:customStyle="1" w:styleId="aff0">
    <w:name w:val="Наименование Клиента"/>
    <w:basedOn w:val="a1"/>
    <w:link w:val="aff1"/>
    <w:qFormat/>
    <w:rsid w:val="00A81002"/>
    <w:pPr>
      <w:keepNext/>
      <w:suppressLineNumbers/>
      <w:tabs>
        <w:tab w:val="left" w:pos="0"/>
      </w:tabs>
      <w:suppressAutoHyphens/>
      <w:spacing w:before="2000" w:after="0" w:line="312" w:lineRule="auto"/>
    </w:pPr>
    <w:rPr>
      <w:b/>
      <w:caps/>
      <w:kern w:val="28"/>
      <w:sz w:val="28"/>
    </w:rPr>
  </w:style>
  <w:style w:type="character" w:customStyle="1" w:styleId="aff1">
    <w:name w:val="Наименование Клиента Знак"/>
    <w:basedOn w:val="a2"/>
    <w:link w:val="aff0"/>
    <w:rsid w:val="00A81002"/>
    <w:rPr>
      <w:rFonts w:eastAsia="Times New Roman" w:cs="Times New Roman"/>
      <w:b/>
      <w:caps/>
      <w:kern w:val="28"/>
      <w:sz w:val="28"/>
      <w:szCs w:val="20"/>
      <w:lang w:eastAsia="ru-RU"/>
    </w:rPr>
  </w:style>
  <w:style w:type="paragraph" w:customStyle="1" w:styleId="aff2">
    <w:name w:val="Наименование проекта"/>
    <w:basedOn w:val="af4"/>
    <w:link w:val="aff3"/>
    <w:qFormat/>
    <w:rsid w:val="00A81002"/>
    <w:pPr>
      <w:spacing w:before="0" w:after="0"/>
    </w:pPr>
  </w:style>
  <w:style w:type="character" w:customStyle="1" w:styleId="aff3">
    <w:name w:val="Наименование проекта Знак"/>
    <w:basedOn w:val="af5"/>
    <w:link w:val="aff2"/>
    <w:rsid w:val="00A81002"/>
    <w:rPr>
      <w:rFonts w:eastAsia="Times New Roman" w:cs="Arial"/>
      <w:b/>
      <w:caps/>
      <w:kern w:val="28"/>
      <w:sz w:val="24"/>
      <w:szCs w:val="24"/>
      <w:lang w:eastAsia="ru-RU"/>
    </w:rPr>
  </w:style>
  <w:style w:type="paragraph" w:customStyle="1" w:styleId="42">
    <w:name w:val="Нумерованный список 4 уровня с объединением"/>
    <w:basedOn w:val="3"/>
    <w:link w:val="43"/>
    <w:qFormat/>
    <w:rsid w:val="00A81002"/>
    <w:pPr>
      <w:numPr>
        <w:ilvl w:val="3"/>
      </w:numPr>
      <w:tabs>
        <w:tab w:val="num" w:pos="1418"/>
      </w:tabs>
      <w:spacing w:before="60" w:after="60"/>
      <w:ind w:left="1418" w:hanging="1418"/>
    </w:pPr>
    <w:rPr>
      <w:b w:val="0"/>
      <w:smallCaps/>
      <w:u w:val="single"/>
    </w:rPr>
  </w:style>
  <w:style w:type="character" w:customStyle="1" w:styleId="43">
    <w:name w:val="Нумерованный список 4 уровня с объединением Знак"/>
    <w:basedOn w:val="33"/>
    <w:link w:val="42"/>
    <w:rsid w:val="00A81002"/>
    <w:rPr>
      <w:rFonts w:ascii="Arial" w:eastAsia="Times New Roman" w:hAnsi="Arial" w:cs="Times New Roman"/>
      <w:b w:val="0"/>
      <w:smallCaps/>
      <w:u w:val="single"/>
      <w:lang w:eastAsia="ru-RU"/>
    </w:rPr>
  </w:style>
  <w:style w:type="paragraph" w:customStyle="1" w:styleId="52">
    <w:name w:val="Нумерованный список 5 уровня с объединением"/>
    <w:basedOn w:val="42"/>
    <w:link w:val="53"/>
    <w:qFormat/>
    <w:rsid w:val="00A81002"/>
    <w:pPr>
      <w:numPr>
        <w:ilvl w:val="4"/>
      </w:numPr>
      <w:tabs>
        <w:tab w:val="num" w:pos="426"/>
        <w:tab w:val="num" w:pos="1418"/>
      </w:tabs>
      <w:ind w:left="1701" w:hanging="1276"/>
    </w:pPr>
  </w:style>
  <w:style w:type="character" w:customStyle="1" w:styleId="53">
    <w:name w:val="Нумерованный список 5 уровня с объединением Знак"/>
    <w:basedOn w:val="43"/>
    <w:link w:val="52"/>
    <w:rsid w:val="00A81002"/>
    <w:rPr>
      <w:rFonts w:ascii="Arial" w:eastAsia="Times New Roman" w:hAnsi="Arial" w:cs="Times New Roman"/>
      <w:b w:val="0"/>
      <w:smallCaps/>
      <w:u w:val="single"/>
      <w:lang w:eastAsia="ru-RU"/>
    </w:rPr>
  </w:style>
  <w:style w:type="paragraph" w:customStyle="1" w:styleId="61">
    <w:name w:val="Нумерованный список 6 уровня с объединением"/>
    <w:basedOn w:val="6"/>
    <w:link w:val="62"/>
    <w:qFormat/>
    <w:rsid w:val="00A81002"/>
    <w:pPr>
      <w:tabs>
        <w:tab w:val="left" w:pos="709"/>
      </w:tabs>
      <w:spacing w:before="60" w:line="312" w:lineRule="auto"/>
      <w:ind w:left="1985" w:hanging="1418"/>
    </w:pPr>
    <w:rPr>
      <w:i w:val="0"/>
    </w:rPr>
  </w:style>
  <w:style w:type="character" w:customStyle="1" w:styleId="62">
    <w:name w:val="Нумерованный список 6 уровня с объединением Знак"/>
    <w:basedOn w:val="60"/>
    <w:link w:val="61"/>
    <w:rsid w:val="00A81002"/>
    <w:rPr>
      <w:rFonts w:ascii="Arial" w:eastAsia="Times New Roman" w:hAnsi="Arial" w:cs="Times New Roman"/>
      <w:i w:val="0"/>
      <w:lang w:eastAsia="ru-RU"/>
    </w:rPr>
  </w:style>
  <w:style w:type="paragraph" w:customStyle="1" w:styleId="aff4">
    <w:name w:val="Таблица текст"/>
    <w:basedOn w:val="a1"/>
    <w:link w:val="aff5"/>
    <w:qFormat/>
    <w:rsid w:val="00A81002"/>
    <w:rPr>
      <w:sz w:val="19"/>
    </w:rPr>
  </w:style>
  <w:style w:type="character" w:customStyle="1" w:styleId="aff5">
    <w:name w:val="Таблица текст Знак"/>
    <w:basedOn w:val="a2"/>
    <w:link w:val="aff4"/>
    <w:rsid w:val="00A81002"/>
    <w:rPr>
      <w:rFonts w:eastAsia="Times New Roman" w:cs="Times New Roman"/>
      <w:sz w:val="19"/>
      <w:szCs w:val="20"/>
      <w:lang w:eastAsia="ru-RU"/>
    </w:rPr>
  </w:style>
  <w:style w:type="paragraph" w:customStyle="1" w:styleId="1f1">
    <w:name w:val="Заголовок 1 без номера"/>
    <w:basedOn w:val="1"/>
    <w:next w:val="a1"/>
    <w:link w:val="1f2"/>
    <w:qFormat/>
    <w:rsid w:val="00A81002"/>
    <w:pPr>
      <w:numPr>
        <w:numId w:val="0"/>
      </w:numPr>
      <w:ind w:left="-851" w:firstLine="851"/>
    </w:pPr>
  </w:style>
  <w:style w:type="character" w:customStyle="1" w:styleId="1f2">
    <w:name w:val="Заголовок 1 без номера Знак"/>
    <w:basedOn w:val="1a"/>
    <w:link w:val="1f1"/>
    <w:rsid w:val="00A81002"/>
    <w:rPr>
      <w:rFonts w:ascii="Arial" w:eastAsia="Times New Roman" w:hAnsi="Arial" w:cs="Times New Roman"/>
      <w:b/>
      <w:caps w:val="0"/>
      <w:kern w:val="28"/>
      <w:sz w:val="32"/>
      <w:szCs w:val="20"/>
      <w:lang w:eastAsia="ru-RU"/>
    </w:rPr>
  </w:style>
  <w:style w:type="paragraph" w:customStyle="1" w:styleId="0">
    <w:name w:val="Заголовок 0"/>
    <w:basedOn w:val="1f1"/>
    <w:link w:val="00"/>
    <w:qFormat/>
    <w:rsid w:val="00A81002"/>
  </w:style>
  <w:style w:type="character" w:customStyle="1" w:styleId="00">
    <w:name w:val="Заголовок 0 Знак"/>
    <w:basedOn w:val="1f2"/>
    <w:link w:val="0"/>
    <w:rsid w:val="00A81002"/>
    <w:rPr>
      <w:rFonts w:ascii="Arial" w:eastAsia="Times New Roman" w:hAnsi="Arial" w:cs="Times New Roman"/>
      <w:b/>
      <w:caps w:val="0"/>
      <w:kern w:val="28"/>
      <w:sz w:val="32"/>
      <w:szCs w:val="20"/>
      <w:lang w:eastAsia="ru-RU"/>
    </w:rPr>
  </w:style>
  <w:style w:type="paragraph" w:customStyle="1" w:styleId="2c">
    <w:name w:val="Заголовок 2 без номера"/>
    <w:basedOn w:val="2"/>
    <w:link w:val="2d"/>
    <w:qFormat/>
    <w:rsid w:val="00A81002"/>
    <w:pPr>
      <w:numPr>
        <w:ilvl w:val="0"/>
        <w:numId w:val="0"/>
      </w:numPr>
    </w:pPr>
  </w:style>
  <w:style w:type="character" w:customStyle="1" w:styleId="2d">
    <w:name w:val="Заголовок 2 без номера Знак"/>
    <w:basedOn w:val="26"/>
    <w:link w:val="2c"/>
    <w:rsid w:val="00A81002"/>
    <w:rPr>
      <w:rFonts w:ascii="Arial" w:eastAsia="Times New Roman" w:hAnsi="Arial" w:cs="Times New Roman"/>
      <w:b/>
      <w:smallCaps w:val="0"/>
      <w:kern w:val="28"/>
      <w:sz w:val="30"/>
      <w:szCs w:val="20"/>
      <w:lang w:eastAsia="ru-RU"/>
    </w:rPr>
  </w:style>
  <w:style w:type="paragraph" w:customStyle="1" w:styleId="37">
    <w:name w:val="Заголовок 3 без номера"/>
    <w:basedOn w:val="3"/>
    <w:link w:val="38"/>
    <w:qFormat/>
    <w:rsid w:val="00A81002"/>
    <w:pPr>
      <w:numPr>
        <w:ilvl w:val="0"/>
        <w:numId w:val="0"/>
      </w:numPr>
    </w:pPr>
  </w:style>
  <w:style w:type="character" w:customStyle="1" w:styleId="38">
    <w:name w:val="Заголовок 3 без номера Знак"/>
    <w:basedOn w:val="33"/>
    <w:link w:val="37"/>
    <w:rsid w:val="00A81002"/>
    <w:rPr>
      <w:rFonts w:ascii="Calibri" w:eastAsia="Times New Roman" w:hAnsi="Calibri" w:cs="Times New Roman"/>
      <w:b/>
      <w:smallCaps w:val="0"/>
      <w:sz w:val="24"/>
      <w:szCs w:val="20"/>
      <w:lang w:eastAsia="ru-RU"/>
    </w:rPr>
  </w:style>
  <w:style w:type="paragraph" w:customStyle="1" w:styleId="aff6">
    <w:name w:val="Титул письма"/>
    <w:basedOn w:val="a1"/>
    <w:next w:val="a1"/>
    <w:link w:val="aff7"/>
    <w:rsid w:val="00A81002"/>
    <w:pPr>
      <w:spacing w:before="480" w:after="1920"/>
    </w:pPr>
    <w:rPr>
      <w:b/>
    </w:rPr>
  </w:style>
  <w:style w:type="character" w:customStyle="1" w:styleId="aff7">
    <w:name w:val="Титул письма Знак"/>
    <w:basedOn w:val="a2"/>
    <w:link w:val="aff6"/>
    <w:rsid w:val="00A81002"/>
    <w:rPr>
      <w:rFonts w:eastAsia="Times New Roman" w:cs="Times New Roman"/>
      <w:b/>
      <w:szCs w:val="20"/>
      <w:lang w:eastAsia="ru-RU"/>
    </w:rPr>
  </w:style>
  <w:style w:type="paragraph" w:customStyle="1" w:styleId="aff8">
    <w:name w:val="Подпись сопроводительного письма"/>
    <w:basedOn w:val="a1"/>
    <w:next w:val="a1"/>
    <w:link w:val="aff9"/>
    <w:rsid w:val="00A81002"/>
    <w:pPr>
      <w:spacing w:before="1920" w:after="240" w:line="408" w:lineRule="auto"/>
      <w:jc w:val="left"/>
    </w:pPr>
  </w:style>
  <w:style w:type="character" w:customStyle="1" w:styleId="aff9">
    <w:name w:val="Подпись сопроводительного письма Знак"/>
    <w:basedOn w:val="a2"/>
    <w:link w:val="aff8"/>
    <w:rsid w:val="00A81002"/>
    <w:rPr>
      <w:rFonts w:eastAsia="Times New Roman" w:cs="Times New Roman"/>
      <w:szCs w:val="20"/>
      <w:lang w:eastAsia="ru-RU"/>
    </w:rPr>
  </w:style>
  <w:style w:type="paragraph" w:styleId="affa">
    <w:name w:val="header"/>
    <w:basedOn w:val="a1"/>
    <w:link w:val="affb"/>
    <w:rsid w:val="00BA0B10"/>
    <w:pPr>
      <w:ind w:left="3969"/>
      <w:jc w:val="right"/>
    </w:pPr>
    <w:rPr>
      <w:rFonts w:ascii="Arial" w:hAnsi="Arial"/>
      <w:b/>
      <w:color w:val="808080"/>
      <w:sz w:val="16"/>
      <w:szCs w:val="16"/>
    </w:rPr>
  </w:style>
  <w:style w:type="character" w:customStyle="1" w:styleId="affb">
    <w:name w:val="Верхний колонтитул Знак"/>
    <w:basedOn w:val="a2"/>
    <w:link w:val="affa"/>
    <w:rsid w:val="00A81002"/>
    <w:rPr>
      <w:rFonts w:ascii="Arial" w:eastAsia="Times New Roman" w:hAnsi="Arial" w:cs="Times New Roman"/>
      <w:b/>
      <w:color w:val="808080"/>
      <w:sz w:val="16"/>
      <w:szCs w:val="16"/>
      <w:lang w:eastAsia="ru-RU"/>
    </w:rPr>
  </w:style>
  <w:style w:type="paragraph" w:styleId="affc">
    <w:name w:val="footer"/>
    <w:basedOn w:val="a1"/>
    <w:link w:val="affd"/>
    <w:rsid w:val="00BA0B10"/>
    <w:pPr>
      <w:tabs>
        <w:tab w:val="left" w:pos="-851"/>
        <w:tab w:val="right" w:pos="8789"/>
      </w:tabs>
      <w:ind w:left="-851"/>
    </w:pPr>
    <w:rPr>
      <w:rFonts w:ascii="Arial" w:hAnsi="Arial"/>
      <w:b/>
      <w:sz w:val="16"/>
      <w:lang w:val="en-US"/>
    </w:rPr>
  </w:style>
  <w:style w:type="character" w:customStyle="1" w:styleId="affd">
    <w:name w:val="Нижний колонтитул Знак"/>
    <w:basedOn w:val="a2"/>
    <w:link w:val="affc"/>
    <w:rsid w:val="00A81002"/>
    <w:rPr>
      <w:rFonts w:ascii="Arial" w:eastAsia="Times New Roman" w:hAnsi="Arial" w:cs="Times New Roman"/>
      <w:b/>
      <w:sz w:val="16"/>
      <w:szCs w:val="20"/>
      <w:lang w:val="en-US" w:eastAsia="ru-RU"/>
    </w:rPr>
  </w:style>
  <w:style w:type="paragraph" w:customStyle="1" w:styleId="affe">
    <w:name w:val="Шапка ПАКК"/>
    <w:basedOn w:val="a1"/>
    <w:rsid w:val="00BA0B10"/>
    <w:pPr>
      <w:spacing w:before="0" w:after="0"/>
    </w:pPr>
    <w:rPr>
      <w:rFonts w:ascii="Arial" w:hAnsi="Arial"/>
      <w:bCs/>
      <w:sz w:val="15"/>
      <w:lang w:eastAsia="ko-KR"/>
    </w:rPr>
  </w:style>
  <w:style w:type="paragraph" w:customStyle="1" w:styleId="afff">
    <w:name w:val="Шапка ПАКК полужирный"/>
    <w:basedOn w:val="affe"/>
    <w:autoRedefine/>
    <w:rsid w:val="00BA0B10"/>
    <w:rPr>
      <w:b/>
    </w:rPr>
  </w:style>
  <w:style w:type="paragraph" w:customStyle="1" w:styleId="-019">
    <w:name w:val="Стиль Стиль Кому + Слева:  -0.19 см"/>
    <w:basedOn w:val="afff0"/>
    <w:rsid w:val="00BA0B10"/>
    <w:pPr>
      <w:spacing w:before="0" w:after="0"/>
    </w:pPr>
  </w:style>
  <w:style w:type="paragraph" w:styleId="afff1">
    <w:name w:val="List Paragraph"/>
    <w:basedOn w:val="a1"/>
    <w:uiPriority w:val="34"/>
    <w:qFormat/>
    <w:rsid w:val="00A81002"/>
    <w:pPr>
      <w:ind w:left="720"/>
      <w:contextualSpacing/>
    </w:pPr>
  </w:style>
  <w:style w:type="paragraph" w:styleId="a">
    <w:name w:val="List"/>
    <w:aliases w:val="Список Знак,Список Знак1,Список Знак Знак,Headline1"/>
    <w:basedOn w:val="a1"/>
    <w:link w:val="2e"/>
    <w:autoRedefine/>
    <w:rsid w:val="00BA0B10"/>
    <w:pPr>
      <w:numPr>
        <w:numId w:val="2"/>
      </w:numPr>
      <w:spacing w:before="80" w:after="80"/>
      <w:ind w:left="357" w:hanging="357"/>
    </w:pPr>
  </w:style>
  <w:style w:type="character" w:customStyle="1" w:styleId="2e">
    <w:name w:val="Список Знак2"/>
    <w:aliases w:val="Список Знак Знак1,Список Знак1 Знак,Список Знак Знак Знак,Headline1 Знак"/>
    <w:link w:val="a"/>
    <w:rsid w:val="00A81002"/>
    <w:rPr>
      <w:rFonts w:ascii="Times New Roman" w:eastAsia="Times New Roman" w:hAnsi="Times New Roman" w:cs="Times New Roman"/>
      <w:szCs w:val="20"/>
      <w:lang w:eastAsia="ru-RU"/>
    </w:rPr>
  </w:style>
  <w:style w:type="paragraph" w:customStyle="1" w:styleId="a0">
    <w:name w:val="Спис_заголовок"/>
    <w:basedOn w:val="a1"/>
    <w:next w:val="a"/>
    <w:rsid w:val="00BA0B10"/>
    <w:pPr>
      <w:keepNext/>
      <w:keepLines/>
      <w:numPr>
        <w:numId w:val="7"/>
      </w:numPr>
      <w:tabs>
        <w:tab w:val="left" w:pos="0"/>
      </w:tabs>
    </w:pPr>
  </w:style>
  <w:style w:type="paragraph" w:customStyle="1" w:styleId="31">
    <w:name w:val="Список3"/>
    <w:basedOn w:val="a1"/>
    <w:autoRedefine/>
    <w:rsid w:val="00BA0B10"/>
    <w:pPr>
      <w:numPr>
        <w:numId w:val="9"/>
      </w:numPr>
      <w:tabs>
        <w:tab w:val="clear" w:pos="360"/>
        <w:tab w:val="left" w:pos="1208"/>
      </w:tabs>
      <w:spacing w:before="80" w:after="80"/>
      <w:ind w:left="1208" w:hanging="357"/>
    </w:pPr>
  </w:style>
  <w:style w:type="paragraph" w:customStyle="1" w:styleId="19">
    <w:name w:val="Номер1"/>
    <w:basedOn w:val="a"/>
    <w:autoRedefine/>
    <w:rsid w:val="00BA0B10"/>
    <w:pPr>
      <w:numPr>
        <w:ilvl w:val="1"/>
        <w:numId w:val="7"/>
      </w:numPr>
      <w:tabs>
        <w:tab w:val="left" w:pos="357"/>
      </w:tabs>
    </w:pPr>
  </w:style>
  <w:style w:type="paragraph" w:customStyle="1" w:styleId="25">
    <w:name w:val="Номер2"/>
    <w:basedOn w:val="23"/>
    <w:autoRedefine/>
    <w:rsid w:val="00BA0B10"/>
    <w:pPr>
      <w:numPr>
        <w:ilvl w:val="2"/>
        <w:numId w:val="7"/>
      </w:numPr>
      <w:tabs>
        <w:tab w:val="clear" w:pos="1077"/>
      </w:tabs>
      <w:spacing w:before="120" w:after="120"/>
      <w:ind w:left="850" w:hanging="493"/>
    </w:pPr>
  </w:style>
  <w:style w:type="paragraph" w:styleId="2f">
    <w:name w:val="toc 2"/>
    <w:basedOn w:val="a1"/>
    <w:next w:val="a1"/>
    <w:uiPriority w:val="39"/>
    <w:rsid w:val="00BA0B10"/>
    <w:pPr>
      <w:tabs>
        <w:tab w:val="left" w:pos="425"/>
        <w:tab w:val="right" w:pos="8789"/>
      </w:tabs>
      <w:ind w:left="850" w:right="284" w:hanging="425"/>
    </w:pPr>
    <w:rPr>
      <w:smallCaps/>
      <w:noProof/>
      <w:sz w:val="20"/>
    </w:rPr>
  </w:style>
  <w:style w:type="paragraph" w:styleId="39">
    <w:name w:val="toc 3"/>
    <w:basedOn w:val="a1"/>
    <w:next w:val="a1"/>
    <w:rsid w:val="00BA0B10"/>
    <w:pPr>
      <w:tabs>
        <w:tab w:val="left" w:pos="0"/>
        <w:tab w:val="left" w:pos="851"/>
        <w:tab w:val="left" w:pos="1702"/>
        <w:tab w:val="right" w:pos="8789"/>
      </w:tabs>
      <w:spacing w:before="20" w:after="20"/>
      <w:ind w:left="1702" w:right="284" w:hanging="851"/>
      <w:jc w:val="left"/>
    </w:pPr>
    <w:rPr>
      <w:noProof/>
      <w:sz w:val="20"/>
    </w:rPr>
  </w:style>
  <w:style w:type="character" w:styleId="afff2">
    <w:name w:val="Hyperlink"/>
    <w:basedOn w:val="a2"/>
    <w:rsid w:val="00BA0B10"/>
    <w:rPr>
      <w:color w:val="0000FF"/>
      <w:u w:val="single"/>
    </w:rPr>
  </w:style>
  <w:style w:type="paragraph" w:customStyle="1" w:styleId="afff3">
    <w:name w:val="Таблица"/>
    <w:basedOn w:val="a1"/>
    <w:rsid w:val="00BA0B10"/>
    <w:pPr>
      <w:spacing w:before="20" w:after="20"/>
      <w:jc w:val="left"/>
    </w:pPr>
    <w:rPr>
      <w:rFonts w:ascii="Arial" w:hAnsi="Arial"/>
      <w:sz w:val="20"/>
    </w:rPr>
  </w:style>
  <w:style w:type="paragraph" w:styleId="afff4">
    <w:name w:val="endnote text"/>
    <w:basedOn w:val="a1"/>
    <w:link w:val="afff5"/>
    <w:rsid w:val="00A81002"/>
    <w:pPr>
      <w:spacing w:before="0" w:after="0"/>
    </w:pPr>
  </w:style>
  <w:style w:type="character" w:customStyle="1" w:styleId="afff5">
    <w:name w:val="Текст концевой сноски Знак"/>
    <w:basedOn w:val="a2"/>
    <w:link w:val="afff4"/>
    <w:rsid w:val="00A81002"/>
    <w:rPr>
      <w:rFonts w:eastAsia="Times New Roman" w:cs="Times New Roman"/>
      <w:szCs w:val="20"/>
      <w:lang w:eastAsia="ru-RU"/>
    </w:rPr>
  </w:style>
  <w:style w:type="character" w:styleId="afff6">
    <w:name w:val="endnote reference"/>
    <w:basedOn w:val="a2"/>
    <w:rsid w:val="00A81002"/>
    <w:rPr>
      <w:vertAlign w:val="superscript"/>
    </w:rPr>
  </w:style>
  <w:style w:type="paragraph" w:styleId="afff7">
    <w:name w:val="Normal (Web)"/>
    <w:basedOn w:val="a1"/>
    <w:uiPriority w:val="99"/>
    <w:unhideWhenUsed/>
    <w:rsid w:val="00A81002"/>
    <w:pPr>
      <w:spacing w:before="100" w:beforeAutospacing="1" w:after="100" w:afterAutospacing="1"/>
      <w:jc w:val="left"/>
    </w:pPr>
    <w:rPr>
      <w:sz w:val="24"/>
      <w:szCs w:val="24"/>
    </w:rPr>
  </w:style>
  <w:style w:type="paragraph" w:customStyle="1" w:styleId="11">
    <w:name w:val="Список1"/>
    <w:basedOn w:val="a"/>
    <w:autoRedefine/>
    <w:qFormat/>
    <w:rsid w:val="00A81002"/>
    <w:pPr>
      <w:numPr>
        <w:numId w:val="5"/>
      </w:numPr>
      <w:spacing w:line="276" w:lineRule="auto"/>
      <w:jc w:val="left"/>
    </w:pPr>
    <w:rPr>
      <w:rFonts w:asciiTheme="minorHAnsi" w:eastAsiaTheme="minorHAnsi" w:hAnsiTheme="minorHAnsi" w:cstheme="minorBidi"/>
      <w:szCs w:val="22"/>
      <w:lang w:eastAsia="en-US"/>
    </w:rPr>
  </w:style>
  <w:style w:type="paragraph" w:customStyle="1" w:styleId="23">
    <w:name w:val="Список2"/>
    <w:basedOn w:val="a"/>
    <w:autoRedefine/>
    <w:rsid w:val="00BA0B10"/>
    <w:pPr>
      <w:numPr>
        <w:numId w:val="8"/>
      </w:numPr>
      <w:tabs>
        <w:tab w:val="clear" w:pos="360"/>
        <w:tab w:val="left" w:pos="851"/>
      </w:tabs>
      <w:ind w:left="850" w:hanging="493"/>
    </w:pPr>
  </w:style>
  <w:style w:type="paragraph" w:customStyle="1" w:styleId="afff8">
    <w:name w:val="Список_без_б"/>
    <w:basedOn w:val="a1"/>
    <w:autoRedefine/>
    <w:rsid w:val="00BA0B10"/>
    <w:pPr>
      <w:spacing w:before="120" w:after="120"/>
      <w:ind w:left="357"/>
    </w:pPr>
  </w:style>
  <w:style w:type="paragraph" w:customStyle="1" w:styleId="1f3">
    <w:name w:val="Абзац списка1"/>
    <w:basedOn w:val="a1"/>
    <w:uiPriority w:val="99"/>
    <w:qFormat/>
    <w:rsid w:val="00A81002"/>
    <w:pPr>
      <w:ind w:left="720"/>
      <w:contextualSpacing/>
    </w:pPr>
    <w:rPr>
      <w:rFonts w:ascii="Calibri" w:eastAsia="Calibri" w:hAnsi="Calibri"/>
    </w:rPr>
  </w:style>
  <w:style w:type="paragraph" w:styleId="afff9">
    <w:name w:val="Body Text"/>
    <w:basedOn w:val="a1"/>
    <w:link w:val="afffa"/>
    <w:rsid w:val="00A81002"/>
    <w:pPr>
      <w:spacing w:before="0" w:after="0"/>
      <w:jc w:val="left"/>
    </w:pPr>
    <w:rPr>
      <w:sz w:val="20"/>
      <w:szCs w:val="24"/>
    </w:rPr>
  </w:style>
  <w:style w:type="character" w:customStyle="1" w:styleId="afffa">
    <w:name w:val="Основной текст Знак"/>
    <w:basedOn w:val="a2"/>
    <w:link w:val="afff9"/>
    <w:rsid w:val="00A81002"/>
    <w:rPr>
      <w:rFonts w:ascii="Times New Roman" w:eastAsia="Times New Roman" w:hAnsi="Times New Roman" w:cs="Times New Roman"/>
      <w:sz w:val="20"/>
      <w:szCs w:val="24"/>
      <w:lang w:eastAsia="ru-RU"/>
    </w:rPr>
  </w:style>
  <w:style w:type="paragraph" w:styleId="2f0">
    <w:name w:val="Body Text 2"/>
    <w:basedOn w:val="a1"/>
    <w:link w:val="2f1"/>
    <w:uiPriority w:val="99"/>
    <w:semiHidden/>
    <w:unhideWhenUsed/>
    <w:rsid w:val="00A81002"/>
    <w:pPr>
      <w:spacing w:before="0" w:after="120" w:line="480" w:lineRule="auto"/>
      <w:jc w:val="left"/>
    </w:pPr>
    <w:rPr>
      <w:sz w:val="24"/>
      <w:szCs w:val="24"/>
    </w:rPr>
  </w:style>
  <w:style w:type="character" w:customStyle="1" w:styleId="2f1">
    <w:name w:val="Основной текст 2 Знак"/>
    <w:basedOn w:val="a2"/>
    <w:link w:val="2f0"/>
    <w:uiPriority w:val="99"/>
    <w:semiHidden/>
    <w:rsid w:val="00A81002"/>
    <w:rPr>
      <w:rFonts w:ascii="Times New Roman" w:eastAsia="Times New Roman" w:hAnsi="Times New Roman" w:cs="Times New Roman"/>
      <w:sz w:val="24"/>
      <w:szCs w:val="24"/>
      <w:lang w:eastAsia="ru-RU"/>
    </w:rPr>
  </w:style>
  <w:style w:type="paragraph" w:styleId="afffb">
    <w:name w:val="Body Text Indent"/>
    <w:basedOn w:val="a1"/>
    <w:link w:val="afffc"/>
    <w:uiPriority w:val="99"/>
    <w:semiHidden/>
    <w:unhideWhenUsed/>
    <w:rsid w:val="00A81002"/>
    <w:pPr>
      <w:spacing w:before="0" w:after="120"/>
      <w:ind w:left="283"/>
      <w:jc w:val="left"/>
    </w:pPr>
    <w:rPr>
      <w:sz w:val="24"/>
      <w:szCs w:val="24"/>
    </w:rPr>
  </w:style>
  <w:style w:type="character" w:customStyle="1" w:styleId="afffc">
    <w:name w:val="Основной текст с отступом Знак"/>
    <w:basedOn w:val="a2"/>
    <w:link w:val="afffb"/>
    <w:uiPriority w:val="99"/>
    <w:semiHidden/>
    <w:rsid w:val="00A81002"/>
    <w:rPr>
      <w:rFonts w:ascii="Times New Roman" w:eastAsia="Times New Roman" w:hAnsi="Times New Roman" w:cs="Times New Roman"/>
      <w:sz w:val="24"/>
      <w:szCs w:val="24"/>
      <w:lang w:eastAsia="ru-RU"/>
    </w:rPr>
  </w:style>
  <w:style w:type="paragraph" w:customStyle="1" w:styleId="1f4">
    <w:name w:val="Нормальный 1"/>
    <w:basedOn w:val="a1"/>
    <w:rsid w:val="00A81002"/>
    <w:pPr>
      <w:spacing w:before="0" w:after="0"/>
    </w:pPr>
    <w:rPr>
      <w:b/>
    </w:rPr>
  </w:style>
  <w:style w:type="character" w:styleId="afffd">
    <w:name w:val="annotation reference"/>
    <w:basedOn w:val="a2"/>
    <w:semiHidden/>
    <w:rsid w:val="00BA0B10"/>
    <w:rPr>
      <w:sz w:val="16"/>
    </w:rPr>
  </w:style>
  <w:style w:type="character" w:styleId="afffe">
    <w:name w:val="FollowedHyperlink"/>
    <w:basedOn w:val="a2"/>
    <w:rsid w:val="00BA0B10"/>
    <w:rPr>
      <w:color w:val="800080"/>
      <w:u w:val="single"/>
    </w:rPr>
  </w:style>
  <w:style w:type="paragraph" w:customStyle="1" w:styleId="affff">
    <w:name w:val="Название документа"/>
    <w:basedOn w:val="a1"/>
    <w:next w:val="a1"/>
    <w:autoRedefine/>
    <w:rsid w:val="00BA0B10"/>
    <w:pPr>
      <w:suppressLineNumbers/>
      <w:suppressAutoHyphens/>
      <w:ind w:left="-851"/>
      <w:jc w:val="left"/>
    </w:pPr>
    <w:rPr>
      <w:rFonts w:ascii="Arial" w:hAnsi="Arial"/>
      <w:b/>
      <w:sz w:val="40"/>
    </w:rPr>
  </w:style>
  <w:style w:type="character" w:styleId="affff0">
    <w:name w:val="page number"/>
    <w:basedOn w:val="a2"/>
    <w:rsid w:val="00BA0B10"/>
    <w:rPr>
      <w:rFonts w:ascii="Arial" w:hAnsi="Arial"/>
    </w:rPr>
  </w:style>
  <w:style w:type="paragraph" w:styleId="44">
    <w:name w:val="toc 4"/>
    <w:basedOn w:val="a1"/>
    <w:next w:val="a1"/>
    <w:autoRedefine/>
    <w:semiHidden/>
    <w:rsid w:val="00BA0B10"/>
    <w:pPr>
      <w:tabs>
        <w:tab w:val="left" w:pos="0"/>
        <w:tab w:val="right" w:pos="8789"/>
      </w:tabs>
      <w:spacing w:after="0"/>
      <w:ind w:right="284"/>
    </w:pPr>
    <w:rPr>
      <w:caps/>
      <w:sz w:val="20"/>
    </w:rPr>
  </w:style>
  <w:style w:type="paragraph" w:styleId="63">
    <w:name w:val="toc 6"/>
    <w:basedOn w:val="a1"/>
    <w:next w:val="a1"/>
    <w:autoRedefine/>
    <w:semiHidden/>
    <w:rsid w:val="00BA0B10"/>
    <w:pPr>
      <w:tabs>
        <w:tab w:val="left" w:pos="0"/>
        <w:tab w:val="right" w:pos="8789"/>
      </w:tabs>
      <w:spacing w:before="20" w:after="20"/>
      <w:ind w:left="851" w:right="284"/>
    </w:pPr>
    <w:rPr>
      <w:sz w:val="20"/>
    </w:rPr>
  </w:style>
  <w:style w:type="paragraph" w:styleId="71">
    <w:name w:val="toc 7"/>
    <w:basedOn w:val="a1"/>
    <w:next w:val="a1"/>
    <w:autoRedefine/>
    <w:semiHidden/>
    <w:rsid w:val="00BA0B10"/>
    <w:pPr>
      <w:tabs>
        <w:tab w:val="right" w:leader="dot" w:pos="9639"/>
      </w:tabs>
      <w:spacing w:after="0"/>
      <w:ind w:left="1320"/>
    </w:pPr>
    <w:rPr>
      <w:sz w:val="18"/>
    </w:rPr>
  </w:style>
  <w:style w:type="paragraph" w:styleId="81">
    <w:name w:val="toc 8"/>
    <w:basedOn w:val="a1"/>
    <w:next w:val="a1"/>
    <w:autoRedefine/>
    <w:semiHidden/>
    <w:rsid w:val="00BA0B10"/>
    <w:pPr>
      <w:tabs>
        <w:tab w:val="right" w:leader="dot" w:pos="9639"/>
      </w:tabs>
      <w:spacing w:after="0"/>
      <w:ind w:left="1540"/>
    </w:pPr>
    <w:rPr>
      <w:sz w:val="18"/>
    </w:rPr>
  </w:style>
  <w:style w:type="paragraph" w:styleId="91">
    <w:name w:val="toc 9"/>
    <w:basedOn w:val="a1"/>
    <w:next w:val="a1"/>
    <w:autoRedefine/>
    <w:semiHidden/>
    <w:rsid w:val="00BA0B10"/>
    <w:pPr>
      <w:tabs>
        <w:tab w:val="right" w:leader="dot" w:pos="9639"/>
      </w:tabs>
      <w:spacing w:after="0"/>
      <w:ind w:left="1760"/>
    </w:pPr>
    <w:rPr>
      <w:sz w:val="18"/>
    </w:rPr>
  </w:style>
  <w:style w:type="paragraph" w:customStyle="1" w:styleId="affff1">
    <w:name w:val="Подзаголовок документа"/>
    <w:basedOn w:val="a1"/>
    <w:autoRedefine/>
    <w:rsid w:val="00BA0B10"/>
    <w:pPr>
      <w:framePr w:wrap="around" w:vAnchor="page" w:hAnchor="text" w:y="8506"/>
      <w:suppressAutoHyphens/>
      <w:spacing w:before="0"/>
      <w:jc w:val="left"/>
    </w:pPr>
    <w:rPr>
      <w:rFonts w:ascii="Arial" w:hAnsi="Arial"/>
      <w:sz w:val="24"/>
    </w:rPr>
  </w:style>
  <w:style w:type="paragraph" w:customStyle="1" w:styleId="affff2">
    <w:name w:val="Содержание"/>
    <w:basedOn w:val="a1"/>
    <w:next w:val="a1"/>
    <w:rsid w:val="00BA0B10"/>
    <w:pPr>
      <w:tabs>
        <w:tab w:val="left" w:pos="0"/>
      </w:tabs>
      <w:spacing w:before="840" w:after="1080"/>
    </w:pPr>
    <w:rPr>
      <w:rFonts w:ascii="Arial" w:hAnsi="Arial"/>
      <w:b/>
      <w:sz w:val="36"/>
    </w:rPr>
  </w:style>
  <w:style w:type="paragraph" w:customStyle="1" w:styleId="affff3">
    <w:name w:val="Гриф"/>
    <w:basedOn w:val="a1"/>
    <w:rsid w:val="00BA0B10"/>
    <w:rPr>
      <w:rFonts w:ascii="Arial" w:hAnsi="Arial"/>
      <w:sz w:val="18"/>
    </w:rPr>
  </w:style>
  <w:style w:type="paragraph" w:customStyle="1" w:styleId="affff4">
    <w:name w:val="Название клиента"/>
    <w:basedOn w:val="affff"/>
    <w:rsid w:val="00BA0B10"/>
    <w:pPr>
      <w:spacing w:before="0"/>
    </w:pPr>
    <w:rPr>
      <w:sz w:val="36"/>
    </w:rPr>
  </w:style>
  <w:style w:type="paragraph" w:customStyle="1" w:styleId="3a">
    <w:name w:val="Список3_без_б"/>
    <w:basedOn w:val="a1"/>
    <w:autoRedefine/>
    <w:rsid w:val="00BA0B10"/>
    <w:pPr>
      <w:spacing w:before="80" w:after="80"/>
      <w:ind w:left="1208"/>
    </w:pPr>
  </w:style>
  <w:style w:type="paragraph" w:customStyle="1" w:styleId="2f2">
    <w:name w:val="Список2_без_б"/>
    <w:basedOn w:val="a1"/>
    <w:autoRedefine/>
    <w:rsid w:val="00BA0B10"/>
    <w:pPr>
      <w:spacing w:before="80" w:after="80"/>
      <w:ind w:left="851"/>
    </w:pPr>
  </w:style>
  <w:style w:type="paragraph" w:customStyle="1" w:styleId="affff5">
    <w:name w:val="Компания"/>
    <w:basedOn w:val="a1"/>
    <w:autoRedefine/>
    <w:rsid w:val="00BA0B10"/>
    <w:pPr>
      <w:spacing w:before="720"/>
      <w:ind w:left="5387"/>
      <w:jc w:val="left"/>
    </w:pPr>
    <w:rPr>
      <w:b/>
    </w:rPr>
  </w:style>
  <w:style w:type="paragraph" w:customStyle="1" w:styleId="affff6">
    <w:name w:val="Кому"/>
    <w:basedOn w:val="a1"/>
    <w:rsid w:val="00BA0B10"/>
    <w:pPr>
      <w:spacing w:before="240"/>
      <w:ind w:left="5693"/>
      <w:jc w:val="left"/>
    </w:pPr>
  </w:style>
  <w:style w:type="paragraph" w:customStyle="1" w:styleId="affff7">
    <w:name w:val="Тема письма"/>
    <w:basedOn w:val="a1"/>
    <w:next w:val="affff8"/>
    <w:rsid w:val="00BA0B10"/>
    <w:pPr>
      <w:suppressAutoHyphens/>
      <w:spacing w:before="600" w:after="720"/>
      <w:ind w:right="1701"/>
      <w:jc w:val="left"/>
    </w:pPr>
    <w:rPr>
      <w:b/>
    </w:rPr>
  </w:style>
  <w:style w:type="paragraph" w:customStyle="1" w:styleId="affff8">
    <w:name w:val="Уважаемый"/>
    <w:basedOn w:val="a1"/>
    <w:rsid w:val="00BA0B10"/>
    <w:pPr>
      <w:suppressAutoHyphens/>
      <w:spacing w:after="240"/>
      <w:jc w:val="left"/>
    </w:pPr>
  </w:style>
  <w:style w:type="paragraph" w:customStyle="1" w:styleId="affff9">
    <w:name w:val="С уважением"/>
    <w:basedOn w:val="a1"/>
    <w:rsid w:val="00BA0B10"/>
    <w:pPr>
      <w:spacing w:before="960" w:after="960"/>
      <w:jc w:val="left"/>
    </w:pPr>
  </w:style>
  <w:style w:type="paragraph" w:customStyle="1" w:styleId="affffa">
    <w:name w:val="Текст письма"/>
    <w:basedOn w:val="a1"/>
    <w:rsid w:val="00BA0B10"/>
  </w:style>
  <w:style w:type="paragraph" w:styleId="affffb">
    <w:name w:val="Signature"/>
    <w:basedOn w:val="a1"/>
    <w:next w:val="a1"/>
    <w:link w:val="affffc"/>
    <w:rsid w:val="00BA0B10"/>
    <w:pPr>
      <w:jc w:val="left"/>
    </w:pPr>
  </w:style>
  <w:style w:type="character" w:customStyle="1" w:styleId="affffc">
    <w:name w:val="Подпись Знак"/>
    <w:basedOn w:val="a2"/>
    <w:link w:val="affffb"/>
    <w:rsid w:val="00BA0B10"/>
    <w:rPr>
      <w:rFonts w:ascii="Times New Roman" w:eastAsia="Times New Roman" w:hAnsi="Times New Roman" w:cs="Times New Roman"/>
      <w:szCs w:val="20"/>
      <w:lang w:eastAsia="ru-RU"/>
    </w:rPr>
  </w:style>
  <w:style w:type="paragraph" w:customStyle="1" w:styleId="affffd">
    <w:name w:val="Термины"/>
    <w:basedOn w:val="affff2"/>
    <w:next w:val="a1"/>
    <w:rsid w:val="00BA0B10"/>
    <w:pPr>
      <w:pageBreakBefore/>
    </w:pPr>
  </w:style>
  <w:style w:type="paragraph" w:customStyle="1" w:styleId="17">
    <w:name w:val="Заголовок 1БН"/>
    <w:basedOn w:val="a1"/>
    <w:next w:val="a1"/>
    <w:rsid w:val="00BA0B10"/>
    <w:pPr>
      <w:keepNext/>
      <w:pageBreakBefore/>
      <w:numPr>
        <w:numId w:val="12"/>
      </w:numPr>
      <w:tabs>
        <w:tab w:val="left" w:pos="0"/>
      </w:tabs>
      <w:suppressAutoHyphens/>
      <w:spacing w:before="360" w:after="960"/>
      <w:ind w:firstLine="0"/>
      <w:jc w:val="left"/>
      <w:outlineLvl w:val="0"/>
    </w:pPr>
    <w:rPr>
      <w:rFonts w:ascii="Arial" w:hAnsi="Arial"/>
      <w:b/>
      <w:sz w:val="36"/>
    </w:rPr>
  </w:style>
  <w:style w:type="paragraph" w:customStyle="1" w:styleId="24">
    <w:name w:val="Заголовок 2БН"/>
    <w:basedOn w:val="a1"/>
    <w:next w:val="a1"/>
    <w:rsid w:val="00BA0B10"/>
    <w:pPr>
      <w:keepNext/>
      <w:numPr>
        <w:ilvl w:val="1"/>
        <w:numId w:val="12"/>
      </w:numPr>
      <w:suppressAutoHyphens/>
      <w:spacing w:before="360" w:after="240"/>
      <w:ind w:left="0" w:firstLine="0"/>
      <w:jc w:val="left"/>
      <w:outlineLvl w:val="1"/>
    </w:pPr>
    <w:rPr>
      <w:rFonts w:ascii="Arial" w:hAnsi="Arial"/>
      <w:b/>
      <w:sz w:val="26"/>
    </w:rPr>
  </w:style>
  <w:style w:type="paragraph" w:customStyle="1" w:styleId="32">
    <w:name w:val="Заголовок 3БН"/>
    <w:basedOn w:val="a1"/>
    <w:next w:val="a1"/>
    <w:rsid w:val="00BA0B10"/>
    <w:pPr>
      <w:keepNext/>
      <w:numPr>
        <w:ilvl w:val="2"/>
        <w:numId w:val="12"/>
      </w:numPr>
      <w:tabs>
        <w:tab w:val="left" w:pos="0"/>
      </w:tabs>
      <w:suppressAutoHyphens/>
      <w:spacing w:before="480"/>
      <w:ind w:left="0" w:firstLine="0"/>
      <w:jc w:val="left"/>
      <w:outlineLvl w:val="2"/>
    </w:pPr>
    <w:rPr>
      <w:rFonts w:ascii="Arial" w:hAnsi="Arial"/>
      <w:b/>
      <w:szCs w:val="22"/>
    </w:rPr>
  </w:style>
  <w:style w:type="paragraph" w:customStyle="1" w:styleId="40">
    <w:name w:val="Заголовок 4БН"/>
    <w:basedOn w:val="a1"/>
    <w:next w:val="a1"/>
    <w:rsid w:val="00BA0B10"/>
    <w:pPr>
      <w:keepNext/>
      <w:numPr>
        <w:ilvl w:val="3"/>
        <w:numId w:val="12"/>
      </w:numPr>
      <w:tabs>
        <w:tab w:val="left" w:pos="0"/>
      </w:tabs>
      <w:suppressAutoHyphens/>
      <w:spacing w:before="240" w:after="240"/>
      <w:ind w:left="0" w:firstLine="0"/>
      <w:jc w:val="left"/>
      <w:outlineLvl w:val="3"/>
    </w:pPr>
    <w:rPr>
      <w:rFonts w:ascii="Arial" w:hAnsi="Arial"/>
    </w:rPr>
  </w:style>
  <w:style w:type="paragraph" w:customStyle="1" w:styleId="affffe">
    <w:name w:val="Шапка ПАКК ЖБ"/>
    <w:basedOn w:val="affe"/>
    <w:rsid w:val="00BA0B10"/>
    <w:rPr>
      <w:b/>
      <w:sz w:val="18"/>
    </w:rPr>
  </w:style>
  <w:style w:type="paragraph" w:customStyle="1" w:styleId="949">
    <w:name w:val="Стиль Компания + Слева:  9.49 см"/>
    <w:basedOn w:val="affff5"/>
    <w:autoRedefine/>
    <w:rsid w:val="00BA0B10"/>
  </w:style>
  <w:style w:type="paragraph" w:customStyle="1" w:styleId="afff0">
    <w:name w:val="Стиль Кому"/>
    <w:basedOn w:val="a1"/>
    <w:rsid w:val="00BA0B10"/>
    <w:rPr>
      <w:b/>
      <w:bCs/>
      <w:noProof/>
    </w:rPr>
  </w:style>
  <w:style w:type="paragraph" w:customStyle="1" w:styleId="afffff">
    <w:name w:val="Исполнитель"/>
    <w:basedOn w:val="a1"/>
    <w:autoRedefine/>
    <w:rsid w:val="00BA0B10"/>
    <w:pPr>
      <w:keepLines/>
      <w:framePr w:wrap="around" w:vAnchor="page" w:hAnchor="text" w:y="14743"/>
      <w:suppressLineNumbers/>
      <w:suppressAutoHyphens/>
    </w:pPr>
    <w:rPr>
      <w:rFonts w:ascii="Arial" w:hAnsi="Arial" w:cs="Arial"/>
      <w:color w:val="000000"/>
      <w:sz w:val="16"/>
      <w:szCs w:val="16"/>
      <w:lang w:eastAsia="ko-KR"/>
    </w:rPr>
  </w:style>
  <w:style w:type="paragraph" w:customStyle="1" w:styleId="afffff0">
    <w:name w:val="Источник"/>
    <w:basedOn w:val="a1"/>
    <w:next w:val="a1"/>
    <w:rsid w:val="00BA0B10"/>
    <w:pPr>
      <w:pBdr>
        <w:top w:val="single" w:sz="2" w:space="1" w:color="auto"/>
      </w:pBdr>
      <w:spacing w:before="20"/>
      <w:contextualSpacing/>
    </w:pPr>
    <w:rPr>
      <w:rFonts w:ascii="Arial" w:hAnsi="Arial"/>
      <w:sz w:val="16"/>
    </w:rPr>
  </w:style>
  <w:style w:type="paragraph" w:customStyle="1" w:styleId="afffff1">
    <w:name w:val="Примечание"/>
    <w:basedOn w:val="afff8"/>
    <w:autoRedefine/>
    <w:rsid w:val="00BA0B10"/>
    <w:rPr>
      <w:i/>
      <w:color w:val="FF0000"/>
    </w:rPr>
  </w:style>
  <w:style w:type="paragraph" w:customStyle="1" w:styleId="afffff2">
    <w:name w:val="Верхний колонтитул письма"/>
    <w:basedOn w:val="affa"/>
    <w:autoRedefine/>
    <w:rsid w:val="00BA0B10"/>
    <w:pPr>
      <w:tabs>
        <w:tab w:val="left" w:pos="-851"/>
        <w:tab w:val="right" w:pos="8789"/>
      </w:tabs>
      <w:ind w:left="-1134"/>
    </w:pPr>
    <w:rPr>
      <w:lang w:val="en-US"/>
    </w:rPr>
  </w:style>
  <w:style w:type="paragraph" w:customStyle="1" w:styleId="afffff3">
    <w:name w:val="Верхний колонтитул альбомного листа"/>
    <w:basedOn w:val="affa"/>
    <w:autoRedefine/>
    <w:rsid w:val="00BA0B10"/>
    <w:pPr>
      <w:ind w:left="8789"/>
    </w:pPr>
  </w:style>
  <w:style w:type="paragraph" w:customStyle="1" w:styleId="afffff4">
    <w:name w:val="Город_дата"/>
    <w:basedOn w:val="afffff5"/>
    <w:autoRedefine/>
    <w:qFormat/>
    <w:rsid w:val="00BA0B10"/>
    <w:pPr>
      <w:jc w:val="center"/>
    </w:pPr>
    <w:rPr>
      <w:b/>
    </w:rPr>
  </w:style>
  <w:style w:type="paragraph" w:customStyle="1" w:styleId="16">
    <w:name w:val="Номер1)"/>
    <w:basedOn w:val="19"/>
    <w:autoRedefine/>
    <w:qFormat/>
    <w:rsid w:val="00BA0B10"/>
    <w:pPr>
      <w:numPr>
        <w:ilvl w:val="0"/>
        <w:numId w:val="13"/>
      </w:numPr>
      <w:spacing w:before="120" w:after="120"/>
      <w:ind w:left="357" w:hanging="357"/>
    </w:pPr>
  </w:style>
  <w:style w:type="paragraph" w:styleId="afffff5">
    <w:name w:val="Date"/>
    <w:basedOn w:val="a1"/>
    <w:next w:val="a1"/>
    <w:link w:val="afffff6"/>
    <w:rsid w:val="00BA0B10"/>
  </w:style>
  <w:style w:type="character" w:customStyle="1" w:styleId="afffff6">
    <w:name w:val="Дата Знак"/>
    <w:basedOn w:val="a2"/>
    <w:link w:val="afffff5"/>
    <w:rsid w:val="00BA0B10"/>
    <w:rPr>
      <w:rFonts w:ascii="Times New Roman" w:eastAsia="Times New Roman" w:hAnsi="Times New Roman" w:cs="Times New Roman"/>
      <w:szCs w:val="20"/>
      <w:lang w:eastAsia="ru-RU"/>
    </w:rPr>
  </w:style>
  <w:style w:type="paragraph" w:customStyle="1" w:styleId="afffff7">
    <w:name w:val="Список_абзац"/>
    <w:basedOn w:val="a1"/>
    <w:autoRedefine/>
    <w:qFormat/>
    <w:rsid w:val="00BA0B10"/>
    <w:pPr>
      <w:ind w:left="357"/>
      <w:contextualSpacing/>
    </w:pPr>
  </w:style>
  <w:style w:type="character" w:customStyle="1" w:styleId="afffff8">
    <w:name w:val="Полужирный курсив новый"/>
    <w:basedOn w:val="a2"/>
    <w:uiPriority w:val="1"/>
    <w:qFormat/>
    <w:rsid w:val="00BA0B10"/>
    <w:rPr>
      <w:b/>
      <w:i/>
    </w:rPr>
  </w:style>
  <w:style w:type="numbering" w:customStyle="1" w:styleId="13">
    <w:name w:val="Таблица список номер 1"/>
    <w:basedOn w:val="a4"/>
    <w:uiPriority w:val="99"/>
    <w:rsid w:val="00BA0B10"/>
    <w:pPr>
      <w:numPr>
        <w:numId w:val="14"/>
      </w:numPr>
    </w:pPr>
  </w:style>
  <w:style w:type="character" w:customStyle="1" w:styleId="afffff9">
    <w:name w:val="Курсив"/>
    <w:basedOn w:val="a2"/>
    <w:uiPriority w:val="1"/>
    <w:qFormat/>
    <w:rsid w:val="00BA0B10"/>
    <w:rPr>
      <w:i/>
    </w:rPr>
  </w:style>
  <w:style w:type="numbering" w:customStyle="1" w:styleId="18">
    <w:name w:val="Стиль Таблица список номер 1 + многоуровневый подчеркивание"/>
    <w:basedOn w:val="a4"/>
    <w:rsid w:val="00BA0B10"/>
    <w:pPr>
      <w:numPr>
        <w:numId w:val="15"/>
      </w:numPr>
    </w:pPr>
  </w:style>
  <w:style w:type="character" w:customStyle="1" w:styleId="afffffa">
    <w:name w:val="Полужирный_новый"/>
    <w:basedOn w:val="a2"/>
    <w:uiPriority w:val="1"/>
    <w:qFormat/>
    <w:rsid w:val="00BA0B10"/>
    <w:rPr>
      <w:b/>
    </w:rPr>
  </w:style>
  <w:style w:type="character" w:customStyle="1" w:styleId="afffffb">
    <w:name w:val="Подчеркнутый новый"/>
    <w:basedOn w:val="a2"/>
    <w:uiPriority w:val="1"/>
    <w:qFormat/>
    <w:rsid w:val="00BA0B10"/>
    <w:rPr>
      <w:u w:val="single"/>
    </w:rPr>
  </w:style>
  <w:style w:type="numbering" w:customStyle="1" w:styleId="10">
    <w:name w:val="Таблица список марк 1"/>
    <w:basedOn w:val="13"/>
    <w:uiPriority w:val="99"/>
    <w:rsid w:val="00BA0B10"/>
    <w:pPr>
      <w:numPr>
        <w:numId w:val="16"/>
      </w:numPr>
    </w:pPr>
  </w:style>
  <w:style w:type="numbering" w:customStyle="1" w:styleId="22">
    <w:name w:val="Таблица список марк 2"/>
    <w:basedOn w:val="13"/>
    <w:uiPriority w:val="99"/>
    <w:rsid w:val="00BA0B10"/>
    <w:pPr>
      <w:numPr>
        <w:numId w:val="17"/>
      </w:numPr>
    </w:pPr>
  </w:style>
  <w:style w:type="numbering" w:customStyle="1" w:styleId="110">
    <w:name w:val="Стиль Таблица список номер 1 + многоуровневый подчеркивание1"/>
    <w:basedOn w:val="a4"/>
    <w:rsid w:val="00BA0B10"/>
    <w:pPr>
      <w:numPr>
        <w:numId w:val="18"/>
      </w:numPr>
    </w:pPr>
  </w:style>
  <w:style w:type="numbering" w:customStyle="1" w:styleId="12">
    <w:name w:val="Стиль Таблица список номер 1"/>
    <w:basedOn w:val="a4"/>
    <w:rsid w:val="00BA0B10"/>
    <w:pPr>
      <w:numPr>
        <w:numId w:val="19"/>
      </w:numPr>
    </w:pPr>
  </w:style>
  <w:style w:type="numbering" w:customStyle="1" w:styleId="20">
    <w:name w:val="Таблица список номер 2"/>
    <w:basedOn w:val="13"/>
    <w:uiPriority w:val="99"/>
    <w:rsid w:val="00BA0B10"/>
    <w:pPr>
      <w:numPr>
        <w:numId w:val="20"/>
      </w:numPr>
    </w:pPr>
  </w:style>
  <w:style w:type="paragraph" w:customStyle="1" w:styleId="afffffc">
    <w:name w:val="Таблица шапка"/>
    <w:basedOn w:val="affe"/>
    <w:autoRedefine/>
    <w:qFormat/>
    <w:rsid w:val="00BA0B10"/>
    <w:pPr>
      <w:jc w:val="center"/>
    </w:pPr>
    <w:rPr>
      <w:b/>
      <w:sz w:val="20"/>
      <w:lang w:val="en-US"/>
    </w:rPr>
  </w:style>
  <w:style w:type="paragraph" w:customStyle="1" w:styleId="1f5">
    <w:name w:val="Таблица номер 1"/>
    <w:basedOn w:val="19"/>
    <w:autoRedefine/>
    <w:qFormat/>
    <w:rsid w:val="00BA0B10"/>
    <w:rPr>
      <w:rFonts w:ascii="Arial" w:hAnsi="Arial"/>
      <w:sz w:val="20"/>
      <w:lang w:val="en-US"/>
    </w:rPr>
  </w:style>
  <w:style w:type="paragraph" w:customStyle="1" w:styleId="2f3">
    <w:name w:val="Таблица номер 2"/>
    <w:basedOn w:val="25"/>
    <w:autoRedefine/>
    <w:qFormat/>
    <w:rsid w:val="00BA0B10"/>
    <w:rPr>
      <w:rFonts w:ascii="Arial" w:hAnsi="Arial"/>
      <w:sz w:val="20"/>
    </w:rPr>
  </w:style>
  <w:style w:type="paragraph" w:customStyle="1" w:styleId="1f6">
    <w:name w:val="Таблица номер 1)"/>
    <w:basedOn w:val="16"/>
    <w:autoRedefine/>
    <w:qFormat/>
    <w:rsid w:val="00BA0B10"/>
    <w:rPr>
      <w:rFonts w:ascii="Arial" w:hAnsi="Arial"/>
      <w:sz w:val="20"/>
    </w:rPr>
  </w:style>
  <w:style w:type="paragraph" w:customStyle="1" w:styleId="afffffd">
    <w:name w:val="Таблица список"/>
    <w:basedOn w:val="a"/>
    <w:autoRedefine/>
    <w:qFormat/>
    <w:rsid w:val="00BA0B10"/>
    <w:rPr>
      <w:rFonts w:ascii="Arial" w:hAnsi="Arial"/>
      <w:sz w:val="20"/>
    </w:rPr>
  </w:style>
  <w:style w:type="paragraph" w:customStyle="1" w:styleId="2f4">
    <w:name w:val="Таблица список 2"/>
    <w:basedOn w:val="23"/>
    <w:autoRedefine/>
    <w:qFormat/>
    <w:rsid w:val="00BA0B10"/>
    <w:rPr>
      <w:rFonts w:ascii="Arial" w:hAnsi="Arial"/>
      <w:sz w:val="20"/>
    </w:rPr>
  </w:style>
  <w:style w:type="paragraph" w:customStyle="1" w:styleId="14">
    <w:name w:val="Заголовок 1_без нов стр"/>
    <w:next w:val="a1"/>
    <w:link w:val="1f7"/>
    <w:autoRedefine/>
    <w:qFormat/>
    <w:rsid w:val="00BA0B10"/>
    <w:pPr>
      <w:numPr>
        <w:numId w:val="21"/>
      </w:numPr>
      <w:spacing w:before="400" w:after="360" w:line="240" w:lineRule="auto"/>
      <w:ind w:left="-494" w:hanging="357"/>
    </w:pPr>
    <w:rPr>
      <w:rFonts w:ascii="Arial" w:eastAsia="Times New Roman" w:hAnsi="Arial" w:cs="Times New Roman"/>
      <w:b/>
      <w:sz w:val="36"/>
      <w:szCs w:val="20"/>
      <w:lang w:val="en-US" w:eastAsia="ru-RU"/>
    </w:rPr>
  </w:style>
  <w:style w:type="paragraph" w:customStyle="1" w:styleId="111">
    <w:name w:val="Заголовок 1_без нов стр1"/>
    <w:next w:val="a1"/>
    <w:link w:val="112"/>
    <w:autoRedefine/>
    <w:qFormat/>
    <w:rsid w:val="00BA0B10"/>
    <w:pPr>
      <w:spacing w:before="400" w:after="360" w:line="240" w:lineRule="auto"/>
    </w:pPr>
    <w:rPr>
      <w:rFonts w:ascii="Arial" w:eastAsia="Times New Roman" w:hAnsi="Arial" w:cs="Times New Roman"/>
      <w:b/>
      <w:sz w:val="36"/>
      <w:szCs w:val="20"/>
      <w:lang w:val="en-US" w:eastAsia="ru-RU"/>
    </w:rPr>
  </w:style>
  <w:style w:type="character" w:customStyle="1" w:styleId="112">
    <w:name w:val="Заголовок 1_без нов стр1 Знак"/>
    <w:basedOn w:val="a2"/>
    <w:link w:val="111"/>
    <w:rsid w:val="00BA0B10"/>
    <w:rPr>
      <w:rFonts w:ascii="Arial" w:eastAsia="Times New Roman" w:hAnsi="Arial" w:cs="Times New Roman"/>
      <w:b/>
      <w:sz w:val="36"/>
      <w:szCs w:val="20"/>
      <w:lang w:val="en-US" w:eastAsia="ru-RU"/>
    </w:rPr>
  </w:style>
  <w:style w:type="character" w:customStyle="1" w:styleId="1f7">
    <w:name w:val="Заголовок 1_без нов стр Знак"/>
    <w:basedOn w:val="a2"/>
    <w:link w:val="14"/>
    <w:rsid w:val="00BA0B10"/>
    <w:rPr>
      <w:rFonts w:ascii="Arial" w:eastAsia="Times New Roman" w:hAnsi="Arial" w:cs="Times New Roman"/>
      <w:b/>
      <w:sz w:val="36"/>
      <w:szCs w:val="20"/>
      <w:lang w:val="en-US"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Title" w:semiHidden="0" w:uiPriority="10" w:unhideWhenUsed="0" w:qFormat="1"/>
    <w:lsdException w:name="Signature" w:uiPriority="0"/>
    <w:lsdException w:name="Default Paragraph Font" w:uiPriority="1"/>
    <w:lsdException w:name="Body Text" w:uiPriority="0"/>
    <w:lsdException w:name="Subtitle" w:semiHidden="0" w:uiPriority="11" w:unhideWhenUsed="0" w:qFormat="1"/>
    <w:lsdException w:name="Date"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3D effects 1" w:uiPriority="0"/>
    <w:lsdException w:name="Table Elegant" w:uiPriority="0"/>
    <w:lsdException w:name="Table Web 1" w:uiPriority="0"/>
    <w:lsdException w:name="Table Web 2"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A0B10"/>
    <w:pPr>
      <w:spacing w:before="200" w:line="240" w:lineRule="auto"/>
      <w:jc w:val="both"/>
    </w:pPr>
    <w:rPr>
      <w:rFonts w:ascii="Times New Roman" w:eastAsia="Times New Roman" w:hAnsi="Times New Roman" w:cs="Times New Roman"/>
      <w:szCs w:val="20"/>
      <w:lang w:eastAsia="ru-RU"/>
    </w:rPr>
  </w:style>
  <w:style w:type="paragraph" w:styleId="1">
    <w:name w:val="heading 1"/>
    <w:next w:val="a1"/>
    <w:link w:val="1a"/>
    <w:autoRedefine/>
    <w:qFormat/>
    <w:rsid w:val="00BA0B10"/>
    <w:pPr>
      <w:keepNext/>
      <w:pageBreakBefore/>
      <w:numPr>
        <w:numId w:val="1"/>
      </w:numPr>
      <w:suppressAutoHyphens/>
      <w:spacing w:before="360" w:after="960" w:line="240" w:lineRule="auto"/>
      <w:outlineLvl w:val="0"/>
    </w:pPr>
    <w:rPr>
      <w:rFonts w:ascii="Arial" w:eastAsia="Times New Roman" w:hAnsi="Arial" w:cs="Times New Roman"/>
      <w:b/>
      <w:kern w:val="28"/>
      <w:sz w:val="36"/>
      <w:szCs w:val="20"/>
      <w:lang w:eastAsia="ru-RU"/>
    </w:rPr>
  </w:style>
  <w:style w:type="paragraph" w:styleId="2">
    <w:name w:val="heading 2"/>
    <w:basedOn w:val="a1"/>
    <w:next w:val="a1"/>
    <w:link w:val="26"/>
    <w:autoRedefine/>
    <w:qFormat/>
    <w:rsid w:val="00BA0B10"/>
    <w:pPr>
      <w:keepNext/>
      <w:numPr>
        <w:ilvl w:val="1"/>
        <w:numId w:val="1"/>
      </w:numPr>
      <w:suppressAutoHyphens/>
      <w:spacing w:before="360" w:after="240"/>
      <w:jc w:val="left"/>
      <w:outlineLvl w:val="1"/>
    </w:pPr>
    <w:rPr>
      <w:rFonts w:ascii="Arial" w:eastAsia="Arial Unicode MS" w:hAnsi="Arial"/>
      <w:b/>
      <w:sz w:val="26"/>
    </w:rPr>
  </w:style>
  <w:style w:type="paragraph" w:styleId="3">
    <w:name w:val="heading 3"/>
    <w:basedOn w:val="a1"/>
    <w:next w:val="a1"/>
    <w:link w:val="33"/>
    <w:autoRedefine/>
    <w:qFormat/>
    <w:rsid w:val="00BA0B10"/>
    <w:pPr>
      <w:keepNext/>
      <w:numPr>
        <w:ilvl w:val="2"/>
        <w:numId w:val="1"/>
      </w:numPr>
      <w:suppressAutoHyphens/>
      <w:spacing w:before="480"/>
      <w:jc w:val="left"/>
      <w:outlineLvl w:val="2"/>
    </w:pPr>
    <w:rPr>
      <w:rFonts w:ascii="Arial" w:hAnsi="Arial"/>
      <w:b/>
      <w:szCs w:val="22"/>
    </w:rPr>
  </w:style>
  <w:style w:type="paragraph" w:styleId="4">
    <w:name w:val="heading 4"/>
    <w:basedOn w:val="a1"/>
    <w:next w:val="a1"/>
    <w:link w:val="41"/>
    <w:autoRedefine/>
    <w:qFormat/>
    <w:rsid w:val="00BA0B10"/>
    <w:pPr>
      <w:keepNext/>
      <w:numPr>
        <w:ilvl w:val="3"/>
        <w:numId w:val="1"/>
      </w:numPr>
      <w:suppressAutoHyphens/>
      <w:spacing w:before="240" w:after="240"/>
      <w:jc w:val="left"/>
      <w:outlineLvl w:val="3"/>
    </w:pPr>
    <w:rPr>
      <w:rFonts w:ascii="Arial" w:hAnsi="Arial"/>
    </w:rPr>
  </w:style>
  <w:style w:type="paragraph" w:styleId="5">
    <w:name w:val="heading 5"/>
    <w:basedOn w:val="a1"/>
    <w:next w:val="a1"/>
    <w:link w:val="50"/>
    <w:qFormat/>
    <w:rsid w:val="00BA0B10"/>
    <w:pPr>
      <w:keepNext/>
      <w:suppressAutoHyphens/>
      <w:spacing w:before="240"/>
      <w:jc w:val="left"/>
      <w:outlineLvl w:val="4"/>
    </w:pPr>
    <w:rPr>
      <w:rFonts w:ascii="Arial Narrow" w:hAnsi="Arial Narrow"/>
    </w:rPr>
  </w:style>
  <w:style w:type="paragraph" w:styleId="6">
    <w:name w:val="heading 6"/>
    <w:basedOn w:val="a1"/>
    <w:next w:val="a1"/>
    <w:link w:val="60"/>
    <w:autoRedefine/>
    <w:rsid w:val="00BA0B10"/>
    <w:pPr>
      <w:numPr>
        <w:ilvl w:val="5"/>
        <w:numId w:val="1"/>
      </w:numPr>
      <w:spacing w:before="240"/>
      <w:outlineLvl w:val="5"/>
    </w:pPr>
    <w:rPr>
      <w:rFonts w:ascii="Arial" w:hAnsi="Arial"/>
      <w:i/>
      <w:szCs w:val="22"/>
    </w:rPr>
  </w:style>
  <w:style w:type="paragraph" w:styleId="7">
    <w:name w:val="heading 7"/>
    <w:basedOn w:val="a1"/>
    <w:next w:val="a1"/>
    <w:link w:val="70"/>
    <w:autoRedefine/>
    <w:rsid w:val="00BA0B10"/>
    <w:pPr>
      <w:numPr>
        <w:ilvl w:val="6"/>
        <w:numId w:val="1"/>
      </w:numPr>
      <w:spacing w:before="240"/>
      <w:outlineLvl w:val="6"/>
    </w:pPr>
    <w:rPr>
      <w:rFonts w:ascii="Arial" w:hAnsi="Arial"/>
      <w:szCs w:val="22"/>
    </w:rPr>
  </w:style>
  <w:style w:type="paragraph" w:styleId="8">
    <w:name w:val="heading 8"/>
    <w:basedOn w:val="a1"/>
    <w:next w:val="a1"/>
    <w:link w:val="80"/>
    <w:autoRedefine/>
    <w:rsid w:val="00BA0B10"/>
    <w:pPr>
      <w:numPr>
        <w:ilvl w:val="7"/>
        <w:numId w:val="1"/>
      </w:numPr>
      <w:spacing w:before="240"/>
      <w:outlineLvl w:val="7"/>
    </w:pPr>
    <w:rPr>
      <w:rFonts w:ascii="Arial" w:hAnsi="Arial"/>
      <w:i/>
      <w:szCs w:val="22"/>
    </w:rPr>
  </w:style>
  <w:style w:type="paragraph" w:styleId="9">
    <w:name w:val="heading 9"/>
    <w:basedOn w:val="a1"/>
    <w:next w:val="a1"/>
    <w:link w:val="90"/>
    <w:autoRedefine/>
    <w:rsid w:val="00BA0B10"/>
    <w:pPr>
      <w:numPr>
        <w:ilvl w:val="8"/>
        <w:numId w:val="1"/>
      </w:numPr>
      <w:spacing w:before="240"/>
      <w:outlineLvl w:val="8"/>
    </w:pPr>
    <w:rPr>
      <w:rFonts w:ascii="Arial" w:hAnsi="Arial"/>
      <w:i/>
      <w:sz w:val="18"/>
      <w:szCs w:val="18"/>
    </w:rPr>
  </w:style>
  <w:style w:type="character" w:default="1" w:styleId="a2">
    <w:name w:val="Default Paragraph Font"/>
    <w:uiPriority w:val="1"/>
    <w:semiHidden/>
    <w:unhideWhenUsed/>
    <w:rsid w:val="00BA0B10"/>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BA0B10"/>
  </w:style>
  <w:style w:type="character" w:customStyle="1" w:styleId="1a">
    <w:name w:val="Заголовок 1 Знак"/>
    <w:basedOn w:val="a2"/>
    <w:link w:val="1"/>
    <w:rsid w:val="00BA0B10"/>
    <w:rPr>
      <w:rFonts w:ascii="Arial" w:eastAsia="Times New Roman" w:hAnsi="Arial" w:cs="Times New Roman"/>
      <w:b/>
      <w:kern w:val="28"/>
      <w:sz w:val="36"/>
      <w:szCs w:val="20"/>
      <w:lang w:eastAsia="ru-RU"/>
    </w:rPr>
  </w:style>
  <w:style w:type="character" w:customStyle="1" w:styleId="26">
    <w:name w:val="Заголовок 2 Знак"/>
    <w:basedOn w:val="a2"/>
    <w:link w:val="2"/>
    <w:rsid w:val="00BA0B10"/>
    <w:rPr>
      <w:rFonts w:ascii="Arial" w:eastAsia="Arial Unicode MS" w:hAnsi="Arial" w:cs="Times New Roman"/>
      <w:b/>
      <w:sz w:val="26"/>
      <w:szCs w:val="20"/>
      <w:lang w:eastAsia="ru-RU"/>
    </w:rPr>
  </w:style>
  <w:style w:type="character" w:customStyle="1" w:styleId="33">
    <w:name w:val="Заголовок 3 Знак"/>
    <w:basedOn w:val="a2"/>
    <w:link w:val="3"/>
    <w:rsid w:val="00BA0B10"/>
    <w:rPr>
      <w:rFonts w:ascii="Arial" w:eastAsia="Times New Roman" w:hAnsi="Arial" w:cs="Times New Roman"/>
      <w:b/>
      <w:lang w:eastAsia="ru-RU"/>
    </w:rPr>
  </w:style>
  <w:style w:type="character" w:customStyle="1" w:styleId="41">
    <w:name w:val="Заголовок 4 Знак"/>
    <w:basedOn w:val="a2"/>
    <w:link w:val="4"/>
    <w:rsid w:val="00BA0B10"/>
    <w:rPr>
      <w:rFonts w:ascii="Arial" w:eastAsia="Times New Roman" w:hAnsi="Arial" w:cs="Times New Roman"/>
      <w:szCs w:val="20"/>
      <w:lang w:eastAsia="ru-RU"/>
    </w:rPr>
  </w:style>
  <w:style w:type="character" w:customStyle="1" w:styleId="50">
    <w:name w:val="Заголовок 5 Знак"/>
    <w:basedOn w:val="a2"/>
    <w:link w:val="5"/>
    <w:rsid w:val="00BA0B10"/>
    <w:rPr>
      <w:rFonts w:ascii="Arial Narrow" w:eastAsia="Times New Roman" w:hAnsi="Arial Narrow" w:cs="Times New Roman"/>
      <w:szCs w:val="20"/>
      <w:lang w:eastAsia="ru-RU"/>
    </w:rPr>
  </w:style>
  <w:style w:type="character" w:customStyle="1" w:styleId="60">
    <w:name w:val="Заголовок 6 Знак"/>
    <w:basedOn w:val="a2"/>
    <w:link w:val="6"/>
    <w:rsid w:val="00BA0B10"/>
    <w:rPr>
      <w:rFonts w:ascii="Arial" w:eastAsia="Times New Roman" w:hAnsi="Arial" w:cs="Times New Roman"/>
      <w:i/>
      <w:lang w:eastAsia="ru-RU"/>
    </w:rPr>
  </w:style>
  <w:style w:type="character" w:customStyle="1" w:styleId="70">
    <w:name w:val="Заголовок 7 Знак"/>
    <w:basedOn w:val="a2"/>
    <w:link w:val="7"/>
    <w:rsid w:val="00BA0B10"/>
    <w:rPr>
      <w:rFonts w:ascii="Arial" w:eastAsia="Times New Roman" w:hAnsi="Arial" w:cs="Times New Roman"/>
      <w:lang w:eastAsia="ru-RU"/>
    </w:rPr>
  </w:style>
  <w:style w:type="character" w:customStyle="1" w:styleId="80">
    <w:name w:val="Заголовок 8 Знак"/>
    <w:basedOn w:val="a2"/>
    <w:link w:val="8"/>
    <w:rsid w:val="00BA0B10"/>
    <w:rPr>
      <w:rFonts w:ascii="Arial" w:eastAsia="Times New Roman" w:hAnsi="Arial" w:cs="Times New Roman"/>
      <w:i/>
      <w:lang w:eastAsia="ru-RU"/>
    </w:rPr>
  </w:style>
  <w:style w:type="character" w:customStyle="1" w:styleId="90">
    <w:name w:val="Заголовок 9 Знак"/>
    <w:basedOn w:val="a2"/>
    <w:link w:val="9"/>
    <w:rsid w:val="00BA0B10"/>
    <w:rPr>
      <w:rFonts w:ascii="Arial" w:eastAsia="Times New Roman" w:hAnsi="Arial" w:cs="Times New Roman"/>
      <w:i/>
      <w:sz w:val="18"/>
      <w:szCs w:val="18"/>
      <w:lang w:eastAsia="ru-RU"/>
    </w:rPr>
  </w:style>
  <w:style w:type="paragraph" w:styleId="a5">
    <w:name w:val="Balloon Text"/>
    <w:basedOn w:val="a1"/>
    <w:link w:val="a6"/>
    <w:semiHidden/>
    <w:rsid w:val="00BA0B10"/>
    <w:rPr>
      <w:rFonts w:ascii="Tahoma" w:hAnsi="Tahoma" w:cs="Tahoma"/>
      <w:sz w:val="16"/>
      <w:szCs w:val="16"/>
    </w:rPr>
  </w:style>
  <w:style w:type="character" w:customStyle="1" w:styleId="a6">
    <w:name w:val="Текст выноски Знак"/>
    <w:basedOn w:val="a2"/>
    <w:link w:val="a5"/>
    <w:semiHidden/>
    <w:rsid w:val="00A81002"/>
    <w:rPr>
      <w:rFonts w:ascii="Tahoma" w:eastAsia="Times New Roman" w:hAnsi="Tahoma" w:cs="Tahoma"/>
      <w:sz w:val="16"/>
      <w:szCs w:val="16"/>
      <w:lang w:eastAsia="ru-RU"/>
    </w:rPr>
  </w:style>
  <w:style w:type="character" w:styleId="a7">
    <w:name w:val="footnote reference"/>
    <w:aliases w:val="Ciae niinee 1,Знак сноски 1"/>
    <w:basedOn w:val="a2"/>
    <w:rsid w:val="00BA0B10"/>
    <w:rPr>
      <w:vertAlign w:val="superscript"/>
    </w:rPr>
  </w:style>
  <w:style w:type="paragraph" w:styleId="a8">
    <w:name w:val="caption"/>
    <w:basedOn w:val="a1"/>
    <w:next w:val="a1"/>
    <w:qFormat/>
    <w:rsid w:val="00BA0B10"/>
    <w:pPr>
      <w:keepNext/>
      <w:pBdr>
        <w:bottom w:val="single" w:sz="4" w:space="1" w:color="auto"/>
      </w:pBdr>
      <w:tabs>
        <w:tab w:val="left" w:pos="0"/>
        <w:tab w:val="left" w:pos="1118"/>
      </w:tabs>
      <w:suppressAutoHyphens/>
      <w:spacing w:after="40"/>
      <w:ind w:left="851" w:hanging="851"/>
    </w:pPr>
    <w:rPr>
      <w:rFonts w:ascii="Arial Narrow" w:hAnsi="Arial Narrow"/>
    </w:rPr>
  </w:style>
  <w:style w:type="paragraph" w:styleId="1b">
    <w:name w:val="toc 1"/>
    <w:basedOn w:val="a1"/>
    <w:next w:val="a1"/>
    <w:uiPriority w:val="39"/>
    <w:rsid w:val="00BA0B10"/>
    <w:pPr>
      <w:tabs>
        <w:tab w:val="left" w:pos="0"/>
        <w:tab w:val="right" w:pos="8789"/>
      </w:tabs>
      <w:ind w:left="425" w:right="284" w:hanging="425"/>
      <w:jc w:val="left"/>
    </w:pPr>
    <w:rPr>
      <w:caps/>
      <w:noProof/>
      <w:sz w:val="20"/>
    </w:rPr>
  </w:style>
  <w:style w:type="paragraph" w:styleId="51">
    <w:name w:val="toc 5"/>
    <w:basedOn w:val="a1"/>
    <w:next w:val="a1"/>
    <w:autoRedefine/>
    <w:semiHidden/>
    <w:rsid w:val="00BA0B10"/>
    <w:pPr>
      <w:tabs>
        <w:tab w:val="left" w:pos="425"/>
        <w:tab w:val="right" w:pos="8789"/>
      </w:tabs>
      <w:ind w:left="425" w:right="284"/>
    </w:pPr>
    <w:rPr>
      <w:smallCaps/>
      <w:sz w:val="20"/>
    </w:rPr>
  </w:style>
  <w:style w:type="character" w:customStyle="1" w:styleId="a9">
    <w:name w:val="Текст примечания Знак"/>
    <w:basedOn w:val="a2"/>
    <w:link w:val="aa"/>
    <w:semiHidden/>
    <w:rsid w:val="00BA0B10"/>
    <w:rPr>
      <w:rFonts w:ascii="Times New Roman" w:eastAsia="Times New Roman" w:hAnsi="Times New Roman" w:cs="Times New Roman"/>
      <w:sz w:val="20"/>
      <w:szCs w:val="20"/>
      <w:lang w:eastAsia="ru-RU"/>
    </w:rPr>
  </w:style>
  <w:style w:type="paragraph" w:styleId="aa">
    <w:name w:val="annotation text"/>
    <w:basedOn w:val="a1"/>
    <w:link w:val="a9"/>
    <w:semiHidden/>
    <w:rsid w:val="00BA0B10"/>
    <w:pPr>
      <w:suppressAutoHyphens/>
      <w:ind w:left="567"/>
    </w:pPr>
    <w:rPr>
      <w:sz w:val="20"/>
    </w:rPr>
  </w:style>
  <w:style w:type="paragraph" w:styleId="ab">
    <w:name w:val="footnote text"/>
    <w:aliases w:val="FSR footnote,lábléc,Footnote Text Char Char Char Char Char Char,Footnote Text Char,Footnote Text Char2 Char,Footnote Text Char1 Char Char,Footnote Text Char Char Char Char,Footnote Text Char1 Char,Footnote Text Char Char Char,Текст сноски-"/>
    <w:basedOn w:val="a1"/>
    <w:link w:val="ac"/>
    <w:rsid w:val="00BA0B10"/>
    <w:pPr>
      <w:ind w:hanging="142"/>
    </w:pPr>
    <w:rPr>
      <w:sz w:val="16"/>
    </w:rPr>
  </w:style>
  <w:style w:type="character" w:customStyle="1" w:styleId="ac">
    <w:name w:val="Текст сноски Знак"/>
    <w:aliases w:val="FSR footnote Знак,lábléc Знак,Footnote Text Char Char Char Char Char Char Знак,Footnote Text Char Знак,Footnote Text Char2 Char Знак,Footnote Text Char1 Char Char Знак,Footnote Text Char Char Char Char Знак,Текст сноски- Знак"/>
    <w:basedOn w:val="a2"/>
    <w:link w:val="ab"/>
    <w:rsid w:val="00A81002"/>
    <w:rPr>
      <w:rFonts w:ascii="Times New Roman" w:eastAsia="Times New Roman" w:hAnsi="Times New Roman" w:cs="Times New Roman"/>
      <w:sz w:val="16"/>
      <w:szCs w:val="20"/>
      <w:lang w:eastAsia="ru-RU"/>
    </w:rPr>
  </w:style>
  <w:style w:type="paragraph" w:customStyle="1" w:styleId="ad">
    <w:name w:val="Шапка письма"/>
    <w:basedOn w:val="a1"/>
    <w:link w:val="ae"/>
    <w:rsid w:val="00A81002"/>
    <w:pPr>
      <w:spacing w:before="0" w:after="0" w:line="312" w:lineRule="auto"/>
    </w:pPr>
    <w:rPr>
      <w:b/>
      <w:bCs/>
      <w:sz w:val="18"/>
      <w:lang w:eastAsia="ko-KR"/>
    </w:rPr>
  </w:style>
  <w:style w:type="character" w:customStyle="1" w:styleId="ae">
    <w:name w:val="Шапка письма Знак"/>
    <w:basedOn w:val="a2"/>
    <w:link w:val="ad"/>
    <w:rsid w:val="00A81002"/>
    <w:rPr>
      <w:rFonts w:eastAsia="Times New Roman" w:cs="Times New Roman"/>
      <w:b/>
      <w:bCs/>
      <w:sz w:val="18"/>
      <w:szCs w:val="20"/>
      <w:lang w:eastAsia="ko-KR"/>
    </w:rPr>
  </w:style>
  <w:style w:type="character" w:customStyle="1" w:styleId="af">
    <w:name w:val="Схема документа Знак"/>
    <w:basedOn w:val="a2"/>
    <w:link w:val="af0"/>
    <w:semiHidden/>
    <w:rsid w:val="00A81002"/>
    <w:rPr>
      <w:rFonts w:ascii="Tahoma" w:eastAsia="Times New Roman" w:hAnsi="Tahoma" w:cs="Tahoma"/>
      <w:spacing w:val="-2"/>
      <w:sz w:val="16"/>
      <w:szCs w:val="20"/>
      <w:shd w:val="clear" w:color="auto" w:fill="000080"/>
      <w:lang w:eastAsia="ru-RU"/>
    </w:rPr>
  </w:style>
  <w:style w:type="paragraph" w:styleId="af0">
    <w:name w:val="Document Map"/>
    <w:basedOn w:val="a1"/>
    <w:link w:val="af"/>
    <w:semiHidden/>
    <w:rsid w:val="00BA0B10"/>
    <w:pPr>
      <w:shd w:val="clear" w:color="auto" w:fill="000080"/>
      <w:spacing w:before="0" w:after="0" w:line="192" w:lineRule="auto"/>
    </w:pPr>
    <w:rPr>
      <w:rFonts w:ascii="Tahoma" w:hAnsi="Tahoma" w:cs="Tahoma"/>
      <w:spacing w:val="-2"/>
      <w:sz w:val="16"/>
    </w:rPr>
  </w:style>
  <w:style w:type="table" w:styleId="af1">
    <w:name w:val="Table Grid"/>
    <w:basedOn w:val="a3"/>
    <w:rsid w:val="00BA0B10"/>
    <w:pPr>
      <w:spacing w:before="60"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Тема примечания Знак"/>
    <w:basedOn w:val="a9"/>
    <w:link w:val="af3"/>
    <w:semiHidden/>
    <w:rsid w:val="00A81002"/>
    <w:rPr>
      <w:rFonts w:ascii="Times New Roman" w:eastAsia="Times New Roman" w:hAnsi="Times New Roman" w:cs="Times New Roman"/>
      <w:b/>
      <w:bCs/>
      <w:sz w:val="20"/>
      <w:szCs w:val="20"/>
      <w:lang w:eastAsia="ru-RU"/>
    </w:rPr>
  </w:style>
  <w:style w:type="paragraph" w:styleId="af3">
    <w:name w:val="annotation subject"/>
    <w:basedOn w:val="aa"/>
    <w:next w:val="aa"/>
    <w:link w:val="af2"/>
    <w:semiHidden/>
    <w:rsid w:val="00A81002"/>
    <w:pPr>
      <w:suppressAutoHyphens w:val="0"/>
      <w:ind w:left="0"/>
    </w:pPr>
    <w:rPr>
      <w:b/>
      <w:bCs/>
    </w:rPr>
  </w:style>
  <w:style w:type="table" w:styleId="-1">
    <w:name w:val="Table Web 1"/>
    <w:basedOn w:val="a3"/>
    <w:rsid w:val="00A81002"/>
    <w:pPr>
      <w:spacing w:before="60" w:after="60" w:line="240" w:lineRule="auto"/>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f4">
    <w:name w:val="Название отчета"/>
    <w:basedOn w:val="a1"/>
    <w:link w:val="af5"/>
    <w:qFormat/>
    <w:rsid w:val="00A81002"/>
    <w:pPr>
      <w:keepNext/>
      <w:suppressLineNumbers/>
      <w:tabs>
        <w:tab w:val="left" w:pos="0"/>
      </w:tabs>
      <w:suppressAutoHyphens/>
      <w:spacing w:before="100" w:after="100" w:line="312" w:lineRule="auto"/>
      <w:jc w:val="left"/>
    </w:pPr>
    <w:rPr>
      <w:rFonts w:cs="Arial"/>
      <w:b/>
      <w:caps/>
      <w:kern w:val="28"/>
      <w:sz w:val="24"/>
      <w:szCs w:val="24"/>
    </w:rPr>
  </w:style>
  <w:style w:type="character" w:customStyle="1" w:styleId="af5">
    <w:name w:val="Название отчета Знак"/>
    <w:basedOn w:val="a2"/>
    <w:link w:val="af4"/>
    <w:rsid w:val="00A81002"/>
    <w:rPr>
      <w:rFonts w:eastAsia="Times New Roman" w:cs="Arial"/>
      <w:b/>
      <w:caps/>
      <w:kern w:val="28"/>
      <w:sz w:val="24"/>
      <w:szCs w:val="24"/>
      <w:lang w:eastAsia="ru-RU"/>
    </w:rPr>
  </w:style>
  <w:style w:type="paragraph" w:customStyle="1" w:styleId="1c">
    <w:name w:val="Список без нумерации 1 уровня"/>
    <w:basedOn w:val="a1"/>
    <w:link w:val="1d"/>
    <w:qFormat/>
    <w:rsid w:val="00A81002"/>
    <w:pPr>
      <w:numPr>
        <w:numId w:val="2"/>
      </w:numPr>
      <w:spacing w:before="120" w:after="40" w:line="312" w:lineRule="auto"/>
      <w:ind w:left="357" w:hanging="357"/>
    </w:pPr>
  </w:style>
  <w:style w:type="character" w:customStyle="1" w:styleId="1d">
    <w:name w:val="Список без нумерации 1 уровня Знак"/>
    <w:basedOn w:val="a2"/>
    <w:link w:val="1c"/>
    <w:rsid w:val="00A81002"/>
    <w:rPr>
      <w:rFonts w:ascii="Times New Roman" w:eastAsia="Times New Roman" w:hAnsi="Times New Roman" w:cs="Times New Roman"/>
      <w:szCs w:val="20"/>
      <w:lang w:eastAsia="ru-RU"/>
    </w:rPr>
  </w:style>
  <w:style w:type="paragraph" w:customStyle="1" w:styleId="af6">
    <w:name w:val="Вывод по разделу"/>
    <w:basedOn w:val="a1"/>
    <w:next w:val="a1"/>
    <w:link w:val="af7"/>
    <w:qFormat/>
    <w:rsid w:val="00A81002"/>
    <w:pPr>
      <w:spacing w:before="300" w:after="120"/>
    </w:pPr>
    <w:rPr>
      <w:b/>
    </w:rPr>
  </w:style>
  <w:style w:type="character" w:customStyle="1" w:styleId="af7">
    <w:name w:val="Вывод по разделу Знак"/>
    <w:basedOn w:val="a2"/>
    <w:link w:val="af6"/>
    <w:rsid w:val="00A81002"/>
    <w:rPr>
      <w:rFonts w:eastAsia="Times New Roman" w:cs="Times New Roman"/>
      <w:b/>
      <w:szCs w:val="20"/>
      <w:lang w:eastAsia="ru-RU"/>
    </w:rPr>
  </w:style>
  <w:style w:type="paragraph" w:customStyle="1" w:styleId="af8">
    <w:name w:val="Оглавление"/>
    <w:basedOn w:val="a1"/>
    <w:link w:val="af9"/>
    <w:qFormat/>
    <w:rsid w:val="00A81002"/>
    <w:pPr>
      <w:keepNext/>
      <w:pageBreakBefore/>
      <w:tabs>
        <w:tab w:val="left" w:pos="0"/>
      </w:tabs>
      <w:suppressAutoHyphens/>
      <w:spacing w:before="840" w:after="1080" w:line="312" w:lineRule="auto"/>
      <w:ind w:left="-425" w:right="992"/>
    </w:pPr>
    <w:rPr>
      <w:b/>
      <w:caps/>
      <w:kern w:val="28"/>
      <w:sz w:val="28"/>
    </w:rPr>
  </w:style>
  <w:style w:type="character" w:customStyle="1" w:styleId="af9">
    <w:name w:val="Оглавление Знак"/>
    <w:basedOn w:val="a2"/>
    <w:link w:val="af8"/>
    <w:rsid w:val="00A81002"/>
    <w:rPr>
      <w:rFonts w:eastAsia="Times New Roman" w:cs="Times New Roman"/>
      <w:b/>
      <w:caps/>
      <w:kern w:val="28"/>
      <w:sz w:val="28"/>
      <w:szCs w:val="20"/>
      <w:lang w:eastAsia="ru-RU"/>
    </w:rPr>
  </w:style>
  <w:style w:type="paragraph" w:customStyle="1" w:styleId="21">
    <w:name w:val="Список без нумерации 2 уровня"/>
    <w:basedOn w:val="1c"/>
    <w:link w:val="27"/>
    <w:qFormat/>
    <w:rsid w:val="00A81002"/>
    <w:pPr>
      <w:numPr>
        <w:numId w:val="3"/>
      </w:numPr>
      <w:spacing w:before="80" w:line="240" w:lineRule="auto"/>
    </w:pPr>
  </w:style>
  <w:style w:type="character" w:customStyle="1" w:styleId="27">
    <w:name w:val="Список без нумерации 2 уровня Знак"/>
    <w:basedOn w:val="1d"/>
    <w:link w:val="21"/>
    <w:rsid w:val="00A81002"/>
    <w:rPr>
      <w:rFonts w:ascii="Times New Roman" w:eastAsia="Times New Roman" w:hAnsi="Times New Roman" w:cs="Times New Roman"/>
      <w:szCs w:val="20"/>
      <w:lang w:eastAsia="ru-RU"/>
    </w:rPr>
  </w:style>
  <w:style w:type="paragraph" w:customStyle="1" w:styleId="30">
    <w:name w:val="Список без нумерации 3 уровня"/>
    <w:basedOn w:val="21"/>
    <w:link w:val="34"/>
    <w:qFormat/>
    <w:rsid w:val="00A81002"/>
    <w:pPr>
      <w:numPr>
        <w:numId w:val="4"/>
      </w:numPr>
      <w:spacing w:before="40"/>
      <w:ind w:left="1077" w:hanging="357"/>
    </w:pPr>
  </w:style>
  <w:style w:type="character" w:customStyle="1" w:styleId="34">
    <w:name w:val="Список без нумерации 3 уровня Знак"/>
    <w:basedOn w:val="27"/>
    <w:link w:val="30"/>
    <w:rsid w:val="00A81002"/>
    <w:rPr>
      <w:rFonts w:ascii="Times New Roman" w:eastAsia="Times New Roman" w:hAnsi="Times New Roman" w:cs="Times New Roman"/>
      <w:szCs w:val="20"/>
      <w:lang w:eastAsia="ru-RU"/>
    </w:rPr>
  </w:style>
  <w:style w:type="paragraph" w:customStyle="1" w:styleId="15">
    <w:name w:val="Нумерованный список 1"/>
    <w:basedOn w:val="a1"/>
    <w:link w:val="1e"/>
    <w:qFormat/>
    <w:rsid w:val="00A81002"/>
    <w:pPr>
      <w:numPr>
        <w:numId w:val="6"/>
      </w:numPr>
    </w:pPr>
  </w:style>
  <w:style w:type="character" w:customStyle="1" w:styleId="1e">
    <w:name w:val="Нумерованный список 1 Знак"/>
    <w:basedOn w:val="a2"/>
    <w:link w:val="15"/>
    <w:rsid w:val="00A81002"/>
    <w:rPr>
      <w:rFonts w:ascii="Times New Roman" w:eastAsia="Times New Roman" w:hAnsi="Times New Roman" w:cs="Times New Roman"/>
      <w:szCs w:val="20"/>
      <w:lang w:eastAsia="ru-RU"/>
    </w:rPr>
  </w:style>
  <w:style w:type="paragraph" w:customStyle="1" w:styleId="afa">
    <w:name w:val="Приложения"/>
    <w:basedOn w:val="a1"/>
    <w:next w:val="a1"/>
    <w:link w:val="afb"/>
    <w:qFormat/>
    <w:rsid w:val="00A81002"/>
    <w:pPr>
      <w:keepNext/>
      <w:pageBreakBefore/>
      <w:suppressAutoHyphens/>
      <w:spacing w:before="360" w:after="120" w:line="312" w:lineRule="auto"/>
      <w:jc w:val="right"/>
      <w:outlineLvl w:val="2"/>
    </w:pPr>
    <w:rPr>
      <w:b/>
      <w:bCs/>
      <w:caps/>
      <w:sz w:val="24"/>
    </w:rPr>
  </w:style>
  <w:style w:type="character" w:customStyle="1" w:styleId="afb">
    <w:name w:val="Приложения Знак"/>
    <w:basedOn w:val="a2"/>
    <w:link w:val="afa"/>
    <w:rsid w:val="00A81002"/>
    <w:rPr>
      <w:rFonts w:eastAsia="Times New Roman" w:cs="Times New Roman"/>
      <w:b/>
      <w:bCs/>
      <w:caps/>
      <w:sz w:val="24"/>
      <w:szCs w:val="20"/>
      <w:lang w:eastAsia="ru-RU"/>
    </w:rPr>
  </w:style>
  <w:style w:type="paragraph" w:customStyle="1" w:styleId="1f">
    <w:name w:val="Список_без_буллита 1"/>
    <w:basedOn w:val="1c"/>
    <w:next w:val="1c"/>
    <w:link w:val="1f0"/>
    <w:qFormat/>
    <w:rsid w:val="00A81002"/>
    <w:pPr>
      <w:numPr>
        <w:numId w:val="0"/>
      </w:numPr>
      <w:spacing w:before="40"/>
      <w:ind w:left="357"/>
    </w:pPr>
  </w:style>
  <w:style w:type="character" w:customStyle="1" w:styleId="1f0">
    <w:name w:val="Список_без_буллита 1 Знак"/>
    <w:basedOn w:val="1d"/>
    <w:link w:val="1f"/>
    <w:rsid w:val="00A81002"/>
    <w:rPr>
      <w:rFonts w:eastAsia="Times New Roman" w:cs="Times New Roman"/>
      <w:szCs w:val="20"/>
      <w:lang w:eastAsia="ru-RU"/>
    </w:rPr>
  </w:style>
  <w:style w:type="paragraph" w:customStyle="1" w:styleId="afc">
    <w:name w:val="Список заголовок"/>
    <w:basedOn w:val="a1"/>
    <w:next w:val="1c"/>
    <w:link w:val="afd"/>
    <w:qFormat/>
    <w:rsid w:val="00A81002"/>
    <w:pPr>
      <w:keepNext/>
      <w:spacing w:before="240"/>
    </w:pPr>
  </w:style>
  <w:style w:type="character" w:customStyle="1" w:styleId="afd">
    <w:name w:val="Список заголовок Знак"/>
    <w:basedOn w:val="a2"/>
    <w:link w:val="afc"/>
    <w:rsid w:val="00A81002"/>
    <w:rPr>
      <w:rFonts w:eastAsia="Times New Roman" w:cs="Times New Roman"/>
      <w:szCs w:val="20"/>
      <w:lang w:eastAsia="ru-RU"/>
    </w:rPr>
  </w:style>
  <w:style w:type="paragraph" w:customStyle="1" w:styleId="28">
    <w:name w:val="Список без буллита 2"/>
    <w:basedOn w:val="1f"/>
    <w:link w:val="29"/>
    <w:rsid w:val="00A81002"/>
  </w:style>
  <w:style w:type="character" w:customStyle="1" w:styleId="29">
    <w:name w:val="Список без буллита 2 Знак"/>
    <w:basedOn w:val="1f0"/>
    <w:link w:val="28"/>
    <w:rsid w:val="00A81002"/>
    <w:rPr>
      <w:rFonts w:eastAsia="Times New Roman" w:cs="Times New Roman"/>
      <w:szCs w:val="20"/>
      <w:lang w:eastAsia="ru-RU"/>
    </w:rPr>
  </w:style>
  <w:style w:type="paragraph" w:customStyle="1" w:styleId="2a">
    <w:name w:val="Список_без_буллита 2"/>
    <w:basedOn w:val="21"/>
    <w:link w:val="2b"/>
    <w:qFormat/>
    <w:rsid w:val="00A81002"/>
    <w:pPr>
      <w:numPr>
        <w:numId w:val="0"/>
      </w:numPr>
      <w:ind w:left="714"/>
    </w:pPr>
  </w:style>
  <w:style w:type="character" w:customStyle="1" w:styleId="2b">
    <w:name w:val="Список_без_буллита 2 Знак"/>
    <w:basedOn w:val="27"/>
    <w:link w:val="2a"/>
    <w:rsid w:val="00A81002"/>
    <w:rPr>
      <w:rFonts w:eastAsia="Times New Roman" w:cs="Times New Roman"/>
      <w:szCs w:val="20"/>
      <w:lang w:eastAsia="ru-RU"/>
    </w:rPr>
  </w:style>
  <w:style w:type="paragraph" w:customStyle="1" w:styleId="35">
    <w:name w:val="Список_без_буллита 3"/>
    <w:basedOn w:val="30"/>
    <w:link w:val="36"/>
    <w:qFormat/>
    <w:rsid w:val="00A81002"/>
    <w:pPr>
      <w:numPr>
        <w:numId w:val="0"/>
      </w:numPr>
      <w:ind w:left="1077"/>
    </w:pPr>
  </w:style>
  <w:style w:type="character" w:customStyle="1" w:styleId="36">
    <w:name w:val="Список_без_буллита 3 Знак"/>
    <w:basedOn w:val="34"/>
    <w:link w:val="35"/>
    <w:rsid w:val="00A81002"/>
    <w:rPr>
      <w:rFonts w:eastAsia="Times New Roman" w:cs="Times New Roman"/>
      <w:szCs w:val="20"/>
      <w:lang w:eastAsia="ru-RU"/>
    </w:rPr>
  </w:style>
  <w:style w:type="paragraph" w:customStyle="1" w:styleId="afe">
    <w:name w:val="Реквизиты компании"/>
    <w:basedOn w:val="a1"/>
    <w:link w:val="aff"/>
    <w:qFormat/>
    <w:rsid w:val="00A81002"/>
    <w:pPr>
      <w:ind w:left="-851"/>
      <w:jc w:val="left"/>
    </w:pPr>
    <w:rPr>
      <w:rFonts w:cs="Arial"/>
      <w:b/>
      <w:bCs/>
      <w:sz w:val="16"/>
      <w:szCs w:val="16"/>
      <w:u w:val="single"/>
    </w:rPr>
  </w:style>
  <w:style w:type="character" w:customStyle="1" w:styleId="aff">
    <w:name w:val="Реквизиты компании Знак"/>
    <w:basedOn w:val="a2"/>
    <w:link w:val="afe"/>
    <w:rsid w:val="00A81002"/>
    <w:rPr>
      <w:rFonts w:eastAsia="Times New Roman" w:cs="Arial"/>
      <w:b/>
      <w:bCs/>
      <w:sz w:val="16"/>
      <w:szCs w:val="16"/>
      <w:u w:val="single"/>
      <w:lang w:eastAsia="ru-RU"/>
    </w:rPr>
  </w:style>
  <w:style w:type="paragraph" w:customStyle="1" w:styleId="aff0">
    <w:name w:val="Наименование Клиента"/>
    <w:basedOn w:val="a1"/>
    <w:link w:val="aff1"/>
    <w:qFormat/>
    <w:rsid w:val="00A81002"/>
    <w:pPr>
      <w:keepNext/>
      <w:suppressLineNumbers/>
      <w:tabs>
        <w:tab w:val="left" w:pos="0"/>
      </w:tabs>
      <w:suppressAutoHyphens/>
      <w:spacing w:before="2000" w:after="0" w:line="312" w:lineRule="auto"/>
    </w:pPr>
    <w:rPr>
      <w:b/>
      <w:caps/>
      <w:kern w:val="28"/>
      <w:sz w:val="28"/>
    </w:rPr>
  </w:style>
  <w:style w:type="character" w:customStyle="1" w:styleId="aff1">
    <w:name w:val="Наименование Клиента Знак"/>
    <w:basedOn w:val="a2"/>
    <w:link w:val="aff0"/>
    <w:rsid w:val="00A81002"/>
    <w:rPr>
      <w:rFonts w:eastAsia="Times New Roman" w:cs="Times New Roman"/>
      <w:b/>
      <w:caps/>
      <w:kern w:val="28"/>
      <w:sz w:val="28"/>
      <w:szCs w:val="20"/>
      <w:lang w:eastAsia="ru-RU"/>
    </w:rPr>
  </w:style>
  <w:style w:type="paragraph" w:customStyle="1" w:styleId="aff2">
    <w:name w:val="Наименование проекта"/>
    <w:basedOn w:val="af4"/>
    <w:link w:val="aff3"/>
    <w:qFormat/>
    <w:rsid w:val="00A81002"/>
    <w:pPr>
      <w:spacing w:before="0" w:after="0"/>
    </w:pPr>
  </w:style>
  <w:style w:type="character" w:customStyle="1" w:styleId="aff3">
    <w:name w:val="Наименование проекта Знак"/>
    <w:basedOn w:val="af5"/>
    <w:link w:val="aff2"/>
    <w:rsid w:val="00A81002"/>
    <w:rPr>
      <w:rFonts w:eastAsia="Times New Roman" w:cs="Arial"/>
      <w:b/>
      <w:caps/>
      <w:kern w:val="28"/>
      <w:sz w:val="24"/>
      <w:szCs w:val="24"/>
      <w:lang w:eastAsia="ru-RU"/>
    </w:rPr>
  </w:style>
  <w:style w:type="paragraph" w:customStyle="1" w:styleId="42">
    <w:name w:val="Нумерованный список 4 уровня с объединением"/>
    <w:basedOn w:val="3"/>
    <w:link w:val="43"/>
    <w:qFormat/>
    <w:rsid w:val="00A81002"/>
    <w:pPr>
      <w:numPr>
        <w:ilvl w:val="3"/>
      </w:numPr>
      <w:tabs>
        <w:tab w:val="num" w:pos="1418"/>
      </w:tabs>
      <w:spacing w:before="60" w:after="60"/>
      <w:ind w:left="1418" w:hanging="1418"/>
    </w:pPr>
    <w:rPr>
      <w:b w:val="0"/>
      <w:smallCaps/>
      <w:u w:val="single"/>
    </w:rPr>
  </w:style>
  <w:style w:type="character" w:customStyle="1" w:styleId="43">
    <w:name w:val="Нумерованный список 4 уровня с объединением Знак"/>
    <w:basedOn w:val="33"/>
    <w:link w:val="42"/>
    <w:rsid w:val="00A81002"/>
    <w:rPr>
      <w:rFonts w:ascii="Arial" w:eastAsia="Times New Roman" w:hAnsi="Arial" w:cs="Times New Roman"/>
      <w:b w:val="0"/>
      <w:smallCaps/>
      <w:u w:val="single"/>
      <w:lang w:eastAsia="ru-RU"/>
    </w:rPr>
  </w:style>
  <w:style w:type="paragraph" w:customStyle="1" w:styleId="52">
    <w:name w:val="Нумерованный список 5 уровня с объединением"/>
    <w:basedOn w:val="42"/>
    <w:link w:val="53"/>
    <w:qFormat/>
    <w:rsid w:val="00A81002"/>
    <w:pPr>
      <w:numPr>
        <w:ilvl w:val="4"/>
      </w:numPr>
      <w:tabs>
        <w:tab w:val="num" w:pos="426"/>
        <w:tab w:val="num" w:pos="1418"/>
      </w:tabs>
      <w:ind w:left="1701" w:hanging="1276"/>
    </w:pPr>
  </w:style>
  <w:style w:type="character" w:customStyle="1" w:styleId="53">
    <w:name w:val="Нумерованный список 5 уровня с объединением Знак"/>
    <w:basedOn w:val="43"/>
    <w:link w:val="52"/>
    <w:rsid w:val="00A81002"/>
    <w:rPr>
      <w:rFonts w:ascii="Arial" w:eastAsia="Times New Roman" w:hAnsi="Arial" w:cs="Times New Roman"/>
      <w:b w:val="0"/>
      <w:smallCaps/>
      <w:u w:val="single"/>
      <w:lang w:eastAsia="ru-RU"/>
    </w:rPr>
  </w:style>
  <w:style w:type="paragraph" w:customStyle="1" w:styleId="61">
    <w:name w:val="Нумерованный список 6 уровня с объединением"/>
    <w:basedOn w:val="6"/>
    <w:link w:val="62"/>
    <w:qFormat/>
    <w:rsid w:val="00A81002"/>
    <w:pPr>
      <w:tabs>
        <w:tab w:val="left" w:pos="709"/>
      </w:tabs>
      <w:spacing w:before="60" w:line="312" w:lineRule="auto"/>
      <w:ind w:left="1985" w:hanging="1418"/>
    </w:pPr>
    <w:rPr>
      <w:i w:val="0"/>
    </w:rPr>
  </w:style>
  <w:style w:type="character" w:customStyle="1" w:styleId="62">
    <w:name w:val="Нумерованный список 6 уровня с объединением Знак"/>
    <w:basedOn w:val="60"/>
    <w:link w:val="61"/>
    <w:rsid w:val="00A81002"/>
    <w:rPr>
      <w:rFonts w:ascii="Arial" w:eastAsia="Times New Roman" w:hAnsi="Arial" w:cs="Times New Roman"/>
      <w:i w:val="0"/>
      <w:lang w:eastAsia="ru-RU"/>
    </w:rPr>
  </w:style>
  <w:style w:type="paragraph" w:customStyle="1" w:styleId="aff4">
    <w:name w:val="Таблица текст"/>
    <w:basedOn w:val="a1"/>
    <w:link w:val="aff5"/>
    <w:qFormat/>
    <w:rsid w:val="00A81002"/>
    <w:rPr>
      <w:sz w:val="19"/>
    </w:rPr>
  </w:style>
  <w:style w:type="character" w:customStyle="1" w:styleId="aff5">
    <w:name w:val="Таблица текст Знак"/>
    <w:basedOn w:val="a2"/>
    <w:link w:val="aff4"/>
    <w:rsid w:val="00A81002"/>
    <w:rPr>
      <w:rFonts w:eastAsia="Times New Roman" w:cs="Times New Roman"/>
      <w:sz w:val="19"/>
      <w:szCs w:val="20"/>
      <w:lang w:eastAsia="ru-RU"/>
    </w:rPr>
  </w:style>
  <w:style w:type="paragraph" w:customStyle="1" w:styleId="1f1">
    <w:name w:val="Заголовок 1 без номера"/>
    <w:basedOn w:val="1"/>
    <w:next w:val="a1"/>
    <w:link w:val="1f2"/>
    <w:qFormat/>
    <w:rsid w:val="00A81002"/>
    <w:pPr>
      <w:numPr>
        <w:numId w:val="0"/>
      </w:numPr>
      <w:ind w:left="-851" w:firstLine="851"/>
    </w:pPr>
  </w:style>
  <w:style w:type="character" w:customStyle="1" w:styleId="1f2">
    <w:name w:val="Заголовок 1 без номера Знак"/>
    <w:basedOn w:val="1a"/>
    <w:link w:val="1f1"/>
    <w:rsid w:val="00A81002"/>
    <w:rPr>
      <w:rFonts w:ascii="Arial" w:eastAsia="Times New Roman" w:hAnsi="Arial" w:cs="Times New Roman"/>
      <w:b/>
      <w:caps w:val="0"/>
      <w:kern w:val="28"/>
      <w:sz w:val="32"/>
      <w:szCs w:val="20"/>
      <w:lang w:eastAsia="ru-RU"/>
    </w:rPr>
  </w:style>
  <w:style w:type="paragraph" w:customStyle="1" w:styleId="0">
    <w:name w:val="Заголовок 0"/>
    <w:basedOn w:val="1f1"/>
    <w:link w:val="00"/>
    <w:qFormat/>
    <w:rsid w:val="00A81002"/>
  </w:style>
  <w:style w:type="character" w:customStyle="1" w:styleId="00">
    <w:name w:val="Заголовок 0 Знак"/>
    <w:basedOn w:val="1f2"/>
    <w:link w:val="0"/>
    <w:rsid w:val="00A81002"/>
    <w:rPr>
      <w:rFonts w:ascii="Arial" w:eastAsia="Times New Roman" w:hAnsi="Arial" w:cs="Times New Roman"/>
      <w:b/>
      <w:caps w:val="0"/>
      <w:kern w:val="28"/>
      <w:sz w:val="32"/>
      <w:szCs w:val="20"/>
      <w:lang w:eastAsia="ru-RU"/>
    </w:rPr>
  </w:style>
  <w:style w:type="paragraph" w:customStyle="1" w:styleId="2c">
    <w:name w:val="Заголовок 2 без номера"/>
    <w:basedOn w:val="2"/>
    <w:link w:val="2d"/>
    <w:qFormat/>
    <w:rsid w:val="00A81002"/>
    <w:pPr>
      <w:numPr>
        <w:ilvl w:val="0"/>
        <w:numId w:val="0"/>
      </w:numPr>
    </w:pPr>
  </w:style>
  <w:style w:type="character" w:customStyle="1" w:styleId="2d">
    <w:name w:val="Заголовок 2 без номера Знак"/>
    <w:basedOn w:val="26"/>
    <w:link w:val="2c"/>
    <w:rsid w:val="00A81002"/>
    <w:rPr>
      <w:rFonts w:ascii="Arial" w:eastAsia="Times New Roman" w:hAnsi="Arial" w:cs="Times New Roman"/>
      <w:b/>
      <w:smallCaps w:val="0"/>
      <w:kern w:val="28"/>
      <w:sz w:val="30"/>
      <w:szCs w:val="20"/>
      <w:lang w:eastAsia="ru-RU"/>
    </w:rPr>
  </w:style>
  <w:style w:type="paragraph" w:customStyle="1" w:styleId="37">
    <w:name w:val="Заголовок 3 без номера"/>
    <w:basedOn w:val="3"/>
    <w:link w:val="38"/>
    <w:qFormat/>
    <w:rsid w:val="00A81002"/>
    <w:pPr>
      <w:numPr>
        <w:ilvl w:val="0"/>
        <w:numId w:val="0"/>
      </w:numPr>
    </w:pPr>
  </w:style>
  <w:style w:type="character" w:customStyle="1" w:styleId="38">
    <w:name w:val="Заголовок 3 без номера Знак"/>
    <w:basedOn w:val="33"/>
    <w:link w:val="37"/>
    <w:rsid w:val="00A81002"/>
    <w:rPr>
      <w:rFonts w:ascii="Calibri" w:eastAsia="Times New Roman" w:hAnsi="Calibri" w:cs="Times New Roman"/>
      <w:b/>
      <w:smallCaps w:val="0"/>
      <w:sz w:val="24"/>
      <w:szCs w:val="20"/>
      <w:lang w:eastAsia="ru-RU"/>
    </w:rPr>
  </w:style>
  <w:style w:type="paragraph" w:customStyle="1" w:styleId="aff6">
    <w:name w:val="Титул письма"/>
    <w:basedOn w:val="a1"/>
    <w:next w:val="a1"/>
    <w:link w:val="aff7"/>
    <w:rsid w:val="00A81002"/>
    <w:pPr>
      <w:spacing w:before="480" w:after="1920"/>
    </w:pPr>
    <w:rPr>
      <w:b/>
    </w:rPr>
  </w:style>
  <w:style w:type="character" w:customStyle="1" w:styleId="aff7">
    <w:name w:val="Титул письма Знак"/>
    <w:basedOn w:val="a2"/>
    <w:link w:val="aff6"/>
    <w:rsid w:val="00A81002"/>
    <w:rPr>
      <w:rFonts w:eastAsia="Times New Roman" w:cs="Times New Roman"/>
      <w:b/>
      <w:szCs w:val="20"/>
      <w:lang w:eastAsia="ru-RU"/>
    </w:rPr>
  </w:style>
  <w:style w:type="paragraph" w:customStyle="1" w:styleId="aff8">
    <w:name w:val="Подпись сопроводительного письма"/>
    <w:basedOn w:val="a1"/>
    <w:next w:val="a1"/>
    <w:link w:val="aff9"/>
    <w:rsid w:val="00A81002"/>
    <w:pPr>
      <w:spacing w:before="1920" w:after="240" w:line="408" w:lineRule="auto"/>
      <w:jc w:val="left"/>
    </w:pPr>
  </w:style>
  <w:style w:type="character" w:customStyle="1" w:styleId="aff9">
    <w:name w:val="Подпись сопроводительного письма Знак"/>
    <w:basedOn w:val="a2"/>
    <w:link w:val="aff8"/>
    <w:rsid w:val="00A81002"/>
    <w:rPr>
      <w:rFonts w:eastAsia="Times New Roman" w:cs="Times New Roman"/>
      <w:szCs w:val="20"/>
      <w:lang w:eastAsia="ru-RU"/>
    </w:rPr>
  </w:style>
  <w:style w:type="paragraph" w:styleId="affa">
    <w:name w:val="header"/>
    <w:basedOn w:val="a1"/>
    <w:link w:val="affb"/>
    <w:rsid w:val="00BA0B10"/>
    <w:pPr>
      <w:ind w:left="3969"/>
      <w:jc w:val="right"/>
    </w:pPr>
    <w:rPr>
      <w:rFonts w:ascii="Arial" w:hAnsi="Arial"/>
      <w:b/>
      <w:color w:val="808080"/>
      <w:sz w:val="16"/>
      <w:szCs w:val="16"/>
    </w:rPr>
  </w:style>
  <w:style w:type="character" w:customStyle="1" w:styleId="affb">
    <w:name w:val="Верхний колонтитул Знак"/>
    <w:basedOn w:val="a2"/>
    <w:link w:val="affa"/>
    <w:rsid w:val="00A81002"/>
    <w:rPr>
      <w:rFonts w:ascii="Arial" w:eastAsia="Times New Roman" w:hAnsi="Arial" w:cs="Times New Roman"/>
      <w:b/>
      <w:color w:val="808080"/>
      <w:sz w:val="16"/>
      <w:szCs w:val="16"/>
      <w:lang w:eastAsia="ru-RU"/>
    </w:rPr>
  </w:style>
  <w:style w:type="paragraph" w:styleId="affc">
    <w:name w:val="footer"/>
    <w:basedOn w:val="a1"/>
    <w:link w:val="affd"/>
    <w:rsid w:val="00BA0B10"/>
    <w:pPr>
      <w:tabs>
        <w:tab w:val="left" w:pos="-851"/>
        <w:tab w:val="right" w:pos="8789"/>
      </w:tabs>
      <w:ind w:left="-851"/>
    </w:pPr>
    <w:rPr>
      <w:rFonts w:ascii="Arial" w:hAnsi="Arial"/>
      <w:b/>
      <w:sz w:val="16"/>
      <w:lang w:val="en-US"/>
    </w:rPr>
  </w:style>
  <w:style w:type="character" w:customStyle="1" w:styleId="affd">
    <w:name w:val="Нижний колонтитул Знак"/>
    <w:basedOn w:val="a2"/>
    <w:link w:val="affc"/>
    <w:rsid w:val="00A81002"/>
    <w:rPr>
      <w:rFonts w:ascii="Arial" w:eastAsia="Times New Roman" w:hAnsi="Arial" w:cs="Times New Roman"/>
      <w:b/>
      <w:sz w:val="16"/>
      <w:szCs w:val="20"/>
      <w:lang w:val="en-US" w:eastAsia="ru-RU"/>
    </w:rPr>
  </w:style>
  <w:style w:type="paragraph" w:customStyle="1" w:styleId="affe">
    <w:name w:val="Шапка ПАКК"/>
    <w:basedOn w:val="a1"/>
    <w:rsid w:val="00BA0B10"/>
    <w:pPr>
      <w:spacing w:before="0" w:after="0"/>
    </w:pPr>
    <w:rPr>
      <w:rFonts w:ascii="Arial" w:hAnsi="Arial"/>
      <w:bCs/>
      <w:sz w:val="15"/>
      <w:lang w:eastAsia="ko-KR"/>
    </w:rPr>
  </w:style>
  <w:style w:type="paragraph" w:customStyle="1" w:styleId="afff">
    <w:name w:val="Шапка ПАКК полужирный"/>
    <w:basedOn w:val="affe"/>
    <w:autoRedefine/>
    <w:rsid w:val="00BA0B10"/>
    <w:rPr>
      <w:b/>
    </w:rPr>
  </w:style>
  <w:style w:type="paragraph" w:customStyle="1" w:styleId="-019">
    <w:name w:val="Стиль Стиль Кому + Слева:  -0.19 см"/>
    <w:basedOn w:val="afff0"/>
    <w:rsid w:val="00BA0B10"/>
    <w:pPr>
      <w:spacing w:before="0" w:after="0"/>
    </w:pPr>
  </w:style>
  <w:style w:type="paragraph" w:styleId="afff1">
    <w:name w:val="List Paragraph"/>
    <w:basedOn w:val="a1"/>
    <w:uiPriority w:val="34"/>
    <w:qFormat/>
    <w:rsid w:val="00A81002"/>
    <w:pPr>
      <w:ind w:left="720"/>
      <w:contextualSpacing/>
    </w:pPr>
  </w:style>
  <w:style w:type="paragraph" w:styleId="a">
    <w:name w:val="List"/>
    <w:aliases w:val="Список Знак,Список Знак1,Список Знак Знак,Headline1"/>
    <w:basedOn w:val="a1"/>
    <w:link w:val="2e"/>
    <w:autoRedefine/>
    <w:rsid w:val="00BA0B10"/>
    <w:pPr>
      <w:numPr>
        <w:numId w:val="2"/>
      </w:numPr>
      <w:spacing w:before="80" w:after="80"/>
      <w:ind w:left="357" w:hanging="357"/>
    </w:pPr>
  </w:style>
  <w:style w:type="character" w:customStyle="1" w:styleId="2e">
    <w:name w:val="Список Знак2"/>
    <w:aliases w:val="Список Знак Знак1,Список Знак1 Знак,Список Знак Знак Знак,Headline1 Знак"/>
    <w:link w:val="a"/>
    <w:rsid w:val="00A81002"/>
    <w:rPr>
      <w:rFonts w:ascii="Times New Roman" w:eastAsia="Times New Roman" w:hAnsi="Times New Roman" w:cs="Times New Roman"/>
      <w:szCs w:val="20"/>
      <w:lang w:eastAsia="ru-RU"/>
    </w:rPr>
  </w:style>
  <w:style w:type="paragraph" w:customStyle="1" w:styleId="a0">
    <w:name w:val="Спис_заголовок"/>
    <w:basedOn w:val="a1"/>
    <w:next w:val="a"/>
    <w:rsid w:val="00BA0B10"/>
    <w:pPr>
      <w:keepNext/>
      <w:keepLines/>
      <w:numPr>
        <w:numId w:val="7"/>
      </w:numPr>
      <w:tabs>
        <w:tab w:val="left" w:pos="0"/>
      </w:tabs>
    </w:pPr>
  </w:style>
  <w:style w:type="paragraph" w:customStyle="1" w:styleId="31">
    <w:name w:val="Список3"/>
    <w:basedOn w:val="a1"/>
    <w:autoRedefine/>
    <w:rsid w:val="00BA0B10"/>
    <w:pPr>
      <w:numPr>
        <w:numId w:val="9"/>
      </w:numPr>
      <w:tabs>
        <w:tab w:val="clear" w:pos="360"/>
        <w:tab w:val="left" w:pos="1208"/>
      </w:tabs>
      <w:spacing w:before="80" w:after="80"/>
      <w:ind w:left="1208" w:hanging="357"/>
    </w:pPr>
  </w:style>
  <w:style w:type="paragraph" w:customStyle="1" w:styleId="19">
    <w:name w:val="Номер1"/>
    <w:basedOn w:val="a"/>
    <w:autoRedefine/>
    <w:rsid w:val="00BA0B10"/>
    <w:pPr>
      <w:numPr>
        <w:ilvl w:val="1"/>
        <w:numId w:val="7"/>
      </w:numPr>
      <w:tabs>
        <w:tab w:val="left" w:pos="357"/>
      </w:tabs>
    </w:pPr>
  </w:style>
  <w:style w:type="paragraph" w:customStyle="1" w:styleId="25">
    <w:name w:val="Номер2"/>
    <w:basedOn w:val="23"/>
    <w:autoRedefine/>
    <w:rsid w:val="00BA0B10"/>
    <w:pPr>
      <w:numPr>
        <w:ilvl w:val="2"/>
        <w:numId w:val="7"/>
      </w:numPr>
      <w:tabs>
        <w:tab w:val="clear" w:pos="1077"/>
      </w:tabs>
      <w:spacing w:before="120" w:after="120"/>
      <w:ind w:left="850" w:hanging="493"/>
    </w:pPr>
  </w:style>
  <w:style w:type="paragraph" w:styleId="2f">
    <w:name w:val="toc 2"/>
    <w:basedOn w:val="a1"/>
    <w:next w:val="a1"/>
    <w:uiPriority w:val="39"/>
    <w:rsid w:val="00BA0B10"/>
    <w:pPr>
      <w:tabs>
        <w:tab w:val="left" w:pos="425"/>
        <w:tab w:val="right" w:pos="8789"/>
      </w:tabs>
      <w:ind w:left="850" w:right="284" w:hanging="425"/>
    </w:pPr>
    <w:rPr>
      <w:smallCaps/>
      <w:noProof/>
      <w:sz w:val="20"/>
    </w:rPr>
  </w:style>
  <w:style w:type="paragraph" w:styleId="39">
    <w:name w:val="toc 3"/>
    <w:basedOn w:val="a1"/>
    <w:next w:val="a1"/>
    <w:rsid w:val="00BA0B10"/>
    <w:pPr>
      <w:tabs>
        <w:tab w:val="left" w:pos="0"/>
        <w:tab w:val="left" w:pos="851"/>
        <w:tab w:val="left" w:pos="1702"/>
        <w:tab w:val="right" w:pos="8789"/>
      </w:tabs>
      <w:spacing w:before="20" w:after="20"/>
      <w:ind w:left="1702" w:right="284" w:hanging="851"/>
      <w:jc w:val="left"/>
    </w:pPr>
    <w:rPr>
      <w:noProof/>
      <w:sz w:val="20"/>
    </w:rPr>
  </w:style>
  <w:style w:type="character" w:styleId="afff2">
    <w:name w:val="Hyperlink"/>
    <w:basedOn w:val="a2"/>
    <w:rsid w:val="00BA0B10"/>
    <w:rPr>
      <w:color w:val="0000FF"/>
      <w:u w:val="single"/>
    </w:rPr>
  </w:style>
  <w:style w:type="paragraph" w:customStyle="1" w:styleId="afff3">
    <w:name w:val="Таблица"/>
    <w:basedOn w:val="a1"/>
    <w:rsid w:val="00BA0B10"/>
    <w:pPr>
      <w:spacing w:before="20" w:after="20"/>
      <w:jc w:val="left"/>
    </w:pPr>
    <w:rPr>
      <w:rFonts w:ascii="Arial" w:hAnsi="Arial"/>
      <w:sz w:val="20"/>
    </w:rPr>
  </w:style>
  <w:style w:type="paragraph" w:styleId="afff4">
    <w:name w:val="endnote text"/>
    <w:basedOn w:val="a1"/>
    <w:link w:val="afff5"/>
    <w:rsid w:val="00A81002"/>
    <w:pPr>
      <w:spacing w:before="0" w:after="0"/>
    </w:pPr>
  </w:style>
  <w:style w:type="character" w:customStyle="1" w:styleId="afff5">
    <w:name w:val="Текст концевой сноски Знак"/>
    <w:basedOn w:val="a2"/>
    <w:link w:val="afff4"/>
    <w:rsid w:val="00A81002"/>
    <w:rPr>
      <w:rFonts w:eastAsia="Times New Roman" w:cs="Times New Roman"/>
      <w:szCs w:val="20"/>
      <w:lang w:eastAsia="ru-RU"/>
    </w:rPr>
  </w:style>
  <w:style w:type="character" w:styleId="afff6">
    <w:name w:val="endnote reference"/>
    <w:basedOn w:val="a2"/>
    <w:rsid w:val="00A81002"/>
    <w:rPr>
      <w:vertAlign w:val="superscript"/>
    </w:rPr>
  </w:style>
  <w:style w:type="paragraph" w:styleId="afff7">
    <w:name w:val="Normal (Web)"/>
    <w:basedOn w:val="a1"/>
    <w:uiPriority w:val="99"/>
    <w:unhideWhenUsed/>
    <w:rsid w:val="00A81002"/>
    <w:pPr>
      <w:spacing w:before="100" w:beforeAutospacing="1" w:after="100" w:afterAutospacing="1"/>
      <w:jc w:val="left"/>
    </w:pPr>
    <w:rPr>
      <w:sz w:val="24"/>
      <w:szCs w:val="24"/>
    </w:rPr>
  </w:style>
  <w:style w:type="paragraph" w:customStyle="1" w:styleId="11">
    <w:name w:val="Список1"/>
    <w:basedOn w:val="a"/>
    <w:autoRedefine/>
    <w:qFormat/>
    <w:rsid w:val="00A81002"/>
    <w:pPr>
      <w:numPr>
        <w:numId w:val="5"/>
      </w:numPr>
      <w:spacing w:line="276" w:lineRule="auto"/>
      <w:jc w:val="left"/>
    </w:pPr>
    <w:rPr>
      <w:rFonts w:asciiTheme="minorHAnsi" w:eastAsiaTheme="minorHAnsi" w:hAnsiTheme="minorHAnsi" w:cstheme="minorBidi"/>
      <w:szCs w:val="22"/>
      <w:lang w:eastAsia="en-US"/>
    </w:rPr>
  </w:style>
  <w:style w:type="paragraph" w:customStyle="1" w:styleId="23">
    <w:name w:val="Список2"/>
    <w:basedOn w:val="a"/>
    <w:autoRedefine/>
    <w:rsid w:val="00BA0B10"/>
    <w:pPr>
      <w:numPr>
        <w:numId w:val="8"/>
      </w:numPr>
      <w:tabs>
        <w:tab w:val="clear" w:pos="360"/>
        <w:tab w:val="left" w:pos="851"/>
      </w:tabs>
      <w:ind w:left="850" w:hanging="493"/>
    </w:pPr>
  </w:style>
  <w:style w:type="paragraph" w:customStyle="1" w:styleId="afff8">
    <w:name w:val="Список_без_б"/>
    <w:basedOn w:val="a1"/>
    <w:autoRedefine/>
    <w:rsid w:val="00BA0B10"/>
    <w:pPr>
      <w:spacing w:before="120" w:after="120"/>
      <w:ind w:left="357"/>
    </w:pPr>
  </w:style>
  <w:style w:type="paragraph" w:customStyle="1" w:styleId="1f3">
    <w:name w:val="Абзац списка1"/>
    <w:basedOn w:val="a1"/>
    <w:uiPriority w:val="99"/>
    <w:qFormat/>
    <w:rsid w:val="00A81002"/>
    <w:pPr>
      <w:ind w:left="720"/>
      <w:contextualSpacing/>
    </w:pPr>
    <w:rPr>
      <w:rFonts w:ascii="Calibri" w:eastAsia="Calibri" w:hAnsi="Calibri"/>
    </w:rPr>
  </w:style>
  <w:style w:type="paragraph" w:styleId="afff9">
    <w:name w:val="Body Text"/>
    <w:basedOn w:val="a1"/>
    <w:link w:val="afffa"/>
    <w:rsid w:val="00A81002"/>
    <w:pPr>
      <w:spacing w:before="0" w:after="0"/>
      <w:jc w:val="left"/>
    </w:pPr>
    <w:rPr>
      <w:sz w:val="20"/>
      <w:szCs w:val="24"/>
    </w:rPr>
  </w:style>
  <w:style w:type="character" w:customStyle="1" w:styleId="afffa">
    <w:name w:val="Основной текст Знак"/>
    <w:basedOn w:val="a2"/>
    <w:link w:val="afff9"/>
    <w:rsid w:val="00A81002"/>
    <w:rPr>
      <w:rFonts w:ascii="Times New Roman" w:eastAsia="Times New Roman" w:hAnsi="Times New Roman" w:cs="Times New Roman"/>
      <w:sz w:val="20"/>
      <w:szCs w:val="24"/>
      <w:lang w:eastAsia="ru-RU"/>
    </w:rPr>
  </w:style>
  <w:style w:type="paragraph" w:styleId="2f0">
    <w:name w:val="Body Text 2"/>
    <w:basedOn w:val="a1"/>
    <w:link w:val="2f1"/>
    <w:uiPriority w:val="99"/>
    <w:semiHidden/>
    <w:unhideWhenUsed/>
    <w:rsid w:val="00A81002"/>
    <w:pPr>
      <w:spacing w:before="0" w:after="120" w:line="480" w:lineRule="auto"/>
      <w:jc w:val="left"/>
    </w:pPr>
    <w:rPr>
      <w:sz w:val="24"/>
      <w:szCs w:val="24"/>
    </w:rPr>
  </w:style>
  <w:style w:type="character" w:customStyle="1" w:styleId="2f1">
    <w:name w:val="Основной текст 2 Знак"/>
    <w:basedOn w:val="a2"/>
    <w:link w:val="2f0"/>
    <w:uiPriority w:val="99"/>
    <w:semiHidden/>
    <w:rsid w:val="00A81002"/>
    <w:rPr>
      <w:rFonts w:ascii="Times New Roman" w:eastAsia="Times New Roman" w:hAnsi="Times New Roman" w:cs="Times New Roman"/>
      <w:sz w:val="24"/>
      <w:szCs w:val="24"/>
      <w:lang w:eastAsia="ru-RU"/>
    </w:rPr>
  </w:style>
  <w:style w:type="paragraph" w:styleId="afffb">
    <w:name w:val="Body Text Indent"/>
    <w:basedOn w:val="a1"/>
    <w:link w:val="afffc"/>
    <w:uiPriority w:val="99"/>
    <w:semiHidden/>
    <w:unhideWhenUsed/>
    <w:rsid w:val="00A81002"/>
    <w:pPr>
      <w:spacing w:before="0" w:after="120"/>
      <w:ind w:left="283"/>
      <w:jc w:val="left"/>
    </w:pPr>
    <w:rPr>
      <w:sz w:val="24"/>
      <w:szCs w:val="24"/>
    </w:rPr>
  </w:style>
  <w:style w:type="character" w:customStyle="1" w:styleId="afffc">
    <w:name w:val="Основной текст с отступом Знак"/>
    <w:basedOn w:val="a2"/>
    <w:link w:val="afffb"/>
    <w:uiPriority w:val="99"/>
    <w:semiHidden/>
    <w:rsid w:val="00A81002"/>
    <w:rPr>
      <w:rFonts w:ascii="Times New Roman" w:eastAsia="Times New Roman" w:hAnsi="Times New Roman" w:cs="Times New Roman"/>
      <w:sz w:val="24"/>
      <w:szCs w:val="24"/>
      <w:lang w:eastAsia="ru-RU"/>
    </w:rPr>
  </w:style>
  <w:style w:type="paragraph" w:customStyle="1" w:styleId="1f4">
    <w:name w:val="Нормальный 1"/>
    <w:basedOn w:val="a1"/>
    <w:rsid w:val="00A81002"/>
    <w:pPr>
      <w:spacing w:before="0" w:after="0"/>
    </w:pPr>
    <w:rPr>
      <w:b/>
    </w:rPr>
  </w:style>
  <w:style w:type="character" w:styleId="afffd">
    <w:name w:val="annotation reference"/>
    <w:basedOn w:val="a2"/>
    <w:semiHidden/>
    <w:rsid w:val="00BA0B10"/>
    <w:rPr>
      <w:sz w:val="16"/>
    </w:rPr>
  </w:style>
  <w:style w:type="character" w:styleId="afffe">
    <w:name w:val="FollowedHyperlink"/>
    <w:basedOn w:val="a2"/>
    <w:rsid w:val="00BA0B10"/>
    <w:rPr>
      <w:color w:val="800080"/>
      <w:u w:val="single"/>
    </w:rPr>
  </w:style>
  <w:style w:type="paragraph" w:customStyle="1" w:styleId="affff">
    <w:name w:val="Название документа"/>
    <w:basedOn w:val="a1"/>
    <w:next w:val="a1"/>
    <w:autoRedefine/>
    <w:rsid w:val="00BA0B10"/>
    <w:pPr>
      <w:suppressLineNumbers/>
      <w:suppressAutoHyphens/>
      <w:ind w:left="-851"/>
      <w:jc w:val="left"/>
    </w:pPr>
    <w:rPr>
      <w:rFonts w:ascii="Arial" w:hAnsi="Arial"/>
      <w:b/>
      <w:sz w:val="40"/>
    </w:rPr>
  </w:style>
  <w:style w:type="character" w:styleId="affff0">
    <w:name w:val="page number"/>
    <w:basedOn w:val="a2"/>
    <w:rsid w:val="00BA0B10"/>
    <w:rPr>
      <w:rFonts w:ascii="Arial" w:hAnsi="Arial"/>
    </w:rPr>
  </w:style>
  <w:style w:type="paragraph" w:styleId="44">
    <w:name w:val="toc 4"/>
    <w:basedOn w:val="a1"/>
    <w:next w:val="a1"/>
    <w:autoRedefine/>
    <w:semiHidden/>
    <w:rsid w:val="00BA0B10"/>
    <w:pPr>
      <w:tabs>
        <w:tab w:val="left" w:pos="0"/>
        <w:tab w:val="right" w:pos="8789"/>
      </w:tabs>
      <w:spacing w:after="0"/>
      <w:ind w:right="284"/>
    </w:pPr>
    <w:rPr>
      <w:caps/>
      <w:sz w:val="20"/>
    </w:rPr>
  </w:style>
  <w:style w:type="paragraph" w:styleId="63">
    <w:name w:val="toc 6"/>
    <w:basedOn w:val="a1"/>
    <w:next w:val="a1"/>
    <w:autoRedefine/>
    <w:semiHidden/>
    <w:rsid w:val="00BA0B10"/>
    <w:pPr>
      <w:tabs>
        <w:tab w:val="left" w:pos="0"/>
        <w:tab w:val="right" w:pos="8789"/>
      </w:tabs>
      <w:spacing w:before="20" w:after="20"/>
      <w:ind w:left="851" w:right="284"/>
    </w:pPr>
    <w:rPr>
      <w:sz w:val="20"/>
    </w:rPr>
  </w:style>
  <w:style w:type="paragraph" w:styleId="71">
    <w:name w:val="toc 7"/>
    <w:basedOn w:val="a1"/>
    <w:next w:val="a1"/>
    <w:autoRedefine/>
    <w:semiHidden/>
    <w:rsid w:val="00BA0B10"/>
    <w:pPr>
      <w:tabs>
        <w:tab w:val="right" w:leader="dot" w:pos="9639"/>
      </w:tabs>
      <w:spacing w:after="0"/>
      <w:ind w:left="1320"/>
    </w:pPr>
    <w:rPr>
      <w:sz w:val="18"/>
    </w:rPr>
  </w:style>
  <w:style w:type="paragraph" w:styleId="81">
    <w:name w:val="toc 8"/>
    <w:basedOn w:val="a1"/>
    <w:next w:val="a1"/>
    <w:autoRedefine/>
    <w:semiHidden/>
    <w:rsid w:val="00BA0B10"/>
    <w:pPr>
      <w:tabs>
        <w:tab w:val="right" w:leader="dot" w:pos="9639"/>
      </w:tabs>
      <w:spacing w:after="0"/>
      <w:ind w:left="1540"/>
    </w:pPr>
    <w:rPr>
      <w:sz w:val="18"/>
    </w:rPr>
  </w:style>
  <w:style w:type="paragraph" w:styleId="91">
    <w:name w:val="toc 9"/>
    <w:basedOn w:val="a1"/>
    <w:next w:val="a1"/>
    <w:autoRedefine/>
    <w:semiHidden/>
    <w:rsid w:val="00BA0B10"/>
    <w:pPr>
      <w:tabs>
        <w:tab w:val="right" w:leader="dot" w:pos="9639"/>
      </w:tabs>
      <w:spacing w:after="0"/>
      <w:ind w:left="1760"/>
    </w:pPr>
    <w:rPr>
      <w:sz w:val="18"/>
    </w:rPr>
  </w:style>
  <w:style w:type="paragraph" w:customStyle="1" w:styleId="affff1">
    <w:name w:val="Подзаголовок документа"/>
    <w:basedOn w:val="a1"/>
    <w:autoRedefine/>
    <w:rsid w:val="00BA0B10"/>
    <w:pPr>
      <w:framePr w:wrap="around" w:vAnchor="page" w:hAnchor="text" w:y="8506"/>
      <w:suppressAutoHyphens/>
      <w:spacing w:before="0"/>
      <w:jc w:val="left"/>
    </w:pPr>
    <w:rPr>
      <w:rFonts w:ascii="Arial" w:hAnsi="Arial"/>
      <w:sz w:val="24"/>
    </w:rPr>
  </w:style>
  <w:style w:type="paragraph" w:customStyle="1" w:styleId="affff2">
    <w:name w:val="Содержание"/>
    <w:basedOn w:val="a1"/>
    <w:next w:val="a1"/>
    <w:rsid w:val="00BA0B10"/>
    <w:pPr>
      <w:tabs>
        <w:tab w:val="left" w:pos="0"/>
      </w:tabs>
      <w:spacing w:before="840" w:after="1080"/>
    </w:pPr>
    <w:rPr>
      <w:rFonts w:ascii="Arial" w:hAnsi="Arial"/>
      <w:b/>
      <w:sz w:val="36"/>
    </w:rPr>
  </w:style>
  <w:style w:type="paragraph" w:customStyle="1" w:styleId="affff3">
    <w:name w:val="Гриф"/>
    <w:basedOn w:val="a1"/>
    <w:rsid w:val="00BA0B10"/>
    <w:rPr>
      <w:rFonts w:ascii="Arial" w:hAnsi="Arial"/>
      <w:sz w:val="18"/>
    </w:rPr>
  </w:style>
  <w:style w:type="paragraph" w:customStyle="1" w:styleId="affff4">
    <w:name w:val="Название клиента"/>
    <w:basedOn w:val="affff"/>
    <w:rsid w:val="00BA0B10"/>
    <w:pPr>
      <w:spacing w:before="0"/>
    </w:pPr>
    <w:rPr>
      <w:sz w:val="36"/>
    </w:rPr>
  </w:style>
  <w:style w:type="paragraph" w:customStyle="1" w:styleId="3a">
    <w:name w:val="Список3_без_б"/>
    <w:basedOn w:val="a1"/>
    <w:autoRedefine/>
    <w:rsid w:val="00BA0B10"/>
    <w:pPr>
      <w:spacing w:before="80" w:after="80"/>
      <w:ind w:left="1208"/>
    </w:pPr>
  </w:style>
  <w:style w:type="paragraph" w:customStyle="1" w:styleId="2f2">
    <w:name w:val="Список2_без_б"/>
    <w:basedOn w:val="a1"/>
    <w:autoRedefine/>
    <w:rsid w:val="00BA0B10"/>
    <w:pPr>
      <w:spacing w:before="80" w:after="80"/>
      <w:ind w:left="851"/>
    </w:pPr>
  </w:style>
  <w:style w:type="paragraph" w:customStyle="1" w:styleId="affff5">
    <w:name w:val="Компания"/>
    <w:basedOn w:val="a1"/>
    <w:autoRedefine/>
    <w:rsid w:val="00BA0B10"/>
    <w:pPr>
      <w:spacing w:before="720"/>
      <w:ind w:left="5387"/>
      <w:jc w:val="left"/>
    </w:pPr>
    <w:rPr>
      <w:b/>
    </w:rPr>
  </w:style>
  <w:style w:type="paragraph" w:customStyle="1" w:styleId="affff6">
    <w:name w:val="Кому"/>
    <w:basedOn w:val="a1"/>
    <w:rsid w:val="00BA0B10"/>
    <w:pPr>
      <w:spacing w:before="240"/>
      <w:ind w:left="5693"/>
      <w:jc w:val="left"/>
    </w:pPr>
  </w:style>
  <w:style w:type="paragraph" w:customStyle="1" w:styleId="affff7">
    <w:name w:val="Тема письма"/>
    <w:basedOn w:val="a1"/>
    <w:next w:val="affff8"/>
    <w:rsid w:val="00BA0B10"/>
    <w:pPr>
      <w:suppressAutoHyphens/>
      <w:spacing w:before="600" w:after="720"/>
      <w:ind w:right="1701"/>
      <w:jc w:val="left"/>
    </w:pPr>
    <w:rPr>
      <w:b/>
    </w:rPr>
  </w:style>
  <w:style w:type="paragraph" w:customStyle="1" w:styleId="affff8">
    <w:name w:val="Уважаемый"/>
    <w:basedOn w:val="a1"/>
    <w:rsid w:val="00BA0B10"/>
    <w:pPr>
      <w:suppressAutoHyphens/>
      <w:spacing w:after="240"/>
      <w:jc w:val="left"/>
    </w:pPr>
  </w:style>
  <w:style w:type="paragraph" w:customStyle="1" w:styleId="affff9">
    <w:name w:val="С уважением"/>
    <w:basedOn w:val="a1"/>
    <w:rsid w:val="00BA0B10"/>
    <w:pPr>
      <w:spacing w:before="960" w:after="960"/>
      <w:jc w:val="left"/>
    </w:pPr>
  </w:style>
  <w:style w:type="paragraph" w:customStyle="1" w:styleId="affffa">
    <w:name w:val="Текст письма"/>
    <w:basedOn w:val="a1"/>
    <w:rsid w:val="00BA0B10"/>
  </w:style>
  <w:style w:type="paragraph" w:styleId="affffb">
    <w:name w:val="Signature"/>
    <w:basedOn w:val="a1"/>
    <w:next w:val="a1"/>
    <w:link w:val="affffc"/>
    <w:rsid w:val="00BA0B10"/>
    <w:pPr>
      <w:jc w:val="left"/>
    </w:pPr>
  </w:style>
  <w:style w:type="character" w:customStyle="1" w:styleId="affffc">
    <w:name w:val="Подпись Знак"/>
    <w:basedOn w:val="a2"/>
    <w:link w:val="affffb"/>
    <w:rsid w:val="00BA0B10"/>
    <w:rPr>
      <w:rFonts w:ascii="Times New Roman" w:eastAsia="Times New Roman" w:hAnsi="Times New Roman" w:cs="Times New Roman"/>
      <w:szCs w:val="20"/>
      <w:lang w:eastAsia="ru-RU"/>
    </w:rPr>
  </w:style>
  <w:style w:type="paragraph" w:customStyle="1" w:styleId="affffd">
    <w:name w:val="Термины"/>
    <w:basedOn w:val="affff2"/>
    <w:next w:val="a1"/>
    <w:rsid w:val="00BA0B10"/>
    <w:pPr>
      <w:pageBreakBefore/>
    </w:pPr>
  </w:style>
  <w:style w:type="paragraph" w:customStyle="1" w:styleId="17">
    <w:name w:val="Заголовок 1БН"/>
    <w:basedOn w:val="a1"/>
    <w:next w:val="a1"/>
    <w:rsid w:val="00BA0B10"/>
    <w:pPr>
      <w:keepNext/>
      <w:pageBreakBefore/>
      <w:numPr>
        <w:numId w:val="12"/>
      </w:numPr>
      <w:tabs>
        <w:tab w:val="left" w:pos="0"/>
      </w:tabs>
      <w:suppressAutoHyphens/>
      <w:spacing w:before="360" w:after="960"/>
      <w:ind w:firstLine="0"/>
      <w:jc w:val="left"/>
      <w:outlineLvl w:val="0"/>
    </w:pPr>
    <w:rPr>
      <w:rFonts w:ascii="Arial" w:hAnsi="Arial"/>
      <w:b/>
      <w:sz w:val="36"/>
    </w:rPr>
  </w:style>
  <w:style w:type="paragraph" w:customStyle="1" w:styleId="24">
    <w:name w:val="Заголовок 2БН"/>
    <w:basedOn w:val="a1"/>
    <w:next w:val="a1"/>
    <w:rsid w:val="00BA0B10"/>
    <w:pPr>
      <w:keepNext/>
      <w:numPr>
        <w:ilvl w:val="1"/>
        <w:numId w:val="12"/>
      </w:numPr>
      <w:suppressAutoHyphens/>
      <w:spacing w:before="360" w:after="240"/>
      <w:ind w:left="0" w:firstLine="0"/>
      <w:jc w:val="left"/>
      <w:outlineLvl w:val="1"/>
    </w:pPr>
    <w:rPr>
      <w:rFonts w:ascii="Arial" w:hAnsi="Arial"/>
      <w:b/>
      <w:sz w:val="26"/>
    </w:rPr>
  </w:style>
  <w:style w:type="paragraph" w:customStyle="1" w:styleId="32">
    <w:name w:val="Заголовок 3БН"/>
    <w:basedOn w:val="a1"/>
    <w:next w:val="a1"/>
    <w:rsid w:val="00BA0B10"/>
    <w:pPr>
      <w:keepNext/>
      <w:numPr>
        <w:ilvl w:val="2"/>
        <w:numId w:val="12"/>
      </w:numPr>
      <w:tabs>
        <w:tab w:val="left" w:pos="0"/>
      </w:tabs>
      <w:suppressAutoHyphens/>
      <w:spacing w:before="480"/>
      <w:ind w:left="0" w:firstLine="0"/>
      <w:jc w:val="left"/>
      <w:outlineLvl w:val="2"/>
    </w:pPr>
    <w:rPr>
      <w:rFonts w:ascii="Arial" w:hAnsi="Arial"/>
      <w:b/>
      <w:szCs w:val="22"/>
    </w:rPr>
  </w:style>
  <w:style w:type="paragraph" w:customStyle="1" w:styleId="40">
    <w:name w:val="Заголовок 4БН"/>
    <w:basedOn w:val="a1"/>
    <w:next w:val="a1"/>
    <w:rsid w:val="00BA0B10"/>
    <w:pPr>
      <w:keepNext/>
      <w:numPr>
        <w:ilvl w:val="3"/>
        <w:numId w:val="12"/>
      </w:numPr>
      <w:tabs>
        <w:tab w:val="left" w:pos="0"/>
      </w:tabs>
      <w:suppressAutoHyphens/>
      <w:spacing w:before="240" w:after="240"/>
      <w:ind w:left="0" w:firstLine="0"/>
      <w:jc w:val="left"/>
      <w:outlineLvl w:val="3"/>
    </w:pPr>
    <w:rPr>
      <w:rFonts w:ascii="Arial" w:hAnsi="Arial"/>
    </w:rPr>
  </w:style>
  <w:style w:type="paragraph" w:customStyle="1" w:styleId="affffe">
    <w:name w:val="Шапка ПАКК ЖБ"/>
    <w:basedOn w:val="affe"/>
    <w:rsid w:val="00BA0B10"/>
    <w:rPr>
      <w:b/>
      <w:sz w:val="18"/>
    </w:rPr>
  </w:style>
  <w:style w:type="paragraph" w:customStyle="1" w:styleId="949">
    <w:name w:val="Стиль Компания + Слева:  9.49 см"/>
    <w:basedOn w:val="affff5"/>
    <w:autoRedefine/>
    <w:rsid w:val="00BA0B10"/>
  </w:style>
  <w:style w:type="paragraph" w:customStyle="1" w:styleId="afff0">
    <w:name w:val="Стиль Кому"/>
    <w:basedOn w:val="a1"/>
    <w:rsid w:val="00BA0B10"/>
    <w:rPr>
      <w:b/>
      <w:bCs/>
      <w:noProof/>
    </w:rPr>
  </w:style>
  <w:style w:type="paragraph" w:customStyle="1" w:styleId="afffff">
    <w:name w:val="Исполнитель"/>
    <w:basedOn w:val="a1"/>
    <w:autoRedefine/>
    <w:rsid w:val="00BA0B10"/>
    <w:pPr>
      <w:keepLines/>
      <w:framePr w:wrap="around" w:vAnchor="page" w:hAnchor="text" w:y="14743"/>
      <w:suppressLineNumbers/>
      <w:suppressAutoHyphens/>
    </w:pPr>
    <w:rPr>
      <w:rFonts w:ascii="Arial" w:hAnsi="Arial" w:cs="Arial"/>
      <w:color w:val="000000"/>
      <w:sz w:val="16"/>
      <w:szCs w:val="16"/>
      <w:lang w:eastAsia="ko-KR"/>
    </w:rPr>
  </w:style>
  <w:style w:type="paragraph" w:customStyle="1" w:styleId="afffff0">
    <w:name w:val="Источник"/>
    <w:basedOn w:val="a1"/>
    <w:next w:val="a1"/>
    <w:rsid w:val="00BA0B10"/>
    <w:pPr>
      <w:pBdr>
        <w:top w:val="single" w:sz="2" w:space="1" w:color="auto"/>
      </w:pBdr>
      <w:spacing w:before="20"/>
      <w:contextualSpacing/>
    </w:pPr>
    <w:rPr>
      <w:rFonts w:ascii="Arial" w:hAnsi="Arial"/>
      <w:sz w:val="16"/>
    </w:rPr>
  </w:style>
  <w:style w:type="paragraph" w:customStyle="1" w:styleId="afffff1">
    <w:name w:val="Примечание"/>
    <w:basedOn w:val="afff8"/>
    <w:autoRedefine/>
    <w:rsid w:val="00BA0B10"/>
    <w:rPr>
      <w:i/>
      <w:color w:val="FF0000"/>
    </w:rPr>
  </w:style>
  <w:style w:type="paragraph" w:customStyle="1" w:styleId="afffff2">
    <w:name w:val="Верхний колонтитул письма"/>
    <w:basedOn w:val="affa"/>
    <w:autoRedefine/>
    <w:rsid w:val="00BA0B10"/>
    <w:pPr>
      <w:tabs>
        <w:tab w:val="left" w:pos="-851"/>
        <w:tab w:val="right" w:pos="8789"/>
      </w:tabs>
      <w:ind w:left="-1134"/>
    </w:pPr>
    <w:rPr>
      <w:lang w:val="en-US"/>
    </w:rPr>
  </w:style>
  <w:style w:type="paragraph" w:customStyle="1" w:styleId="afffff3">
    <w:name w:val="Верхний колонтитул альбомного листа"/>
    <w:basedOn w:val="affa"/>
    <w:autoRedefine/>
    <w:rsid w:val="00BA0B10"/>
    <w:pPr>
      <w:ind w:left="8789"/>
    </w:pPr>
  </w:style>
  <w:style w:type="paragraph" w:customStyle="1" w:styleId="afffff4">
    <w:name w:val="Город_дата"/>
    <w:basedOn w:val="afffff5"/>
    <w:autoRedefine/>
    <w:qFormat/>
    <w:rsid w:val="00BA0B10"/>
    <w:pPr>
      <w:jc w:val="center"/>
    </w:pPr>
    <w:rPr>
      <w:b/>
    </w:rPr>
  </w:style>
  <w:style w:type="paragraph" w:customStyle="1" w:styleId="16">
    <w:name w:val="Номер1)"/>
    <w:basedOn w:val="19"/>
    <w:autoRedefine/>
    <w:qFormat/>
    <w:rsid w:val="00BA0B10"/>
    <w:pPr>
      <w:numPr>
        <w:ilvl w:val="0"/>
        <w:numId w:val="13"/>
      </w:numPr>
      <w:spacing w:before="120" w:after="120"/>
      <w:ind w:left="357" w:hanging="357"/>
    </w:pPr>
  </w:style>
  <w:style w:type="paragraph" w:styleId="afffff5">
    <w:name w:val="Date"/>
    <w:basedOn w:val="a1"/>
    <w:next w:val="a1"/>
    <w:link w:val="afffff6"/>
    <w:rsid w:val="00BA0B10"/>
  </w:style>
  <w:style w:type="character" w:customStyle="1" w:styleId="afffff6">
    <w:name w:val="Дата Знак"/>
    <w:basedOn w:val="a2"/>
    <w:link w:val="afffff5"/>
    <w:rsid w:val="00BA0B10"/>
    <w:rPr>
      <w:rFonts w:ascii="Times New Roman" w:eastAsia="Times New Roman" w:hAnsi="Times New Roman" w:cs="Times New Roman"/>
      <w:szCs w:val="20"/>
      <w:lang w:eastAsia="ru-RU"/>
    </w:rPr>
  </w:style>
  <w:style w:type="paragraph" w:customStyle="1" w:styleId="afffff7">
    <w:name w:val="Список_абзац"/>
    <w:basedOn w:val="a1"/>
    <w:autoRedefine/>
    <w:qFormat/>
    <w:rsid w:val="00BA0B10"/>
    <w:pPr>
      <w:ind w:left="357"/>
      <w:contextualSpacing/>
    </w:pPr>
  </w:style>
  <w:style w:type="character" w:customStyle="1" w:styleId="afffff8">
    <w:name w:val="Полужирный курсив новый"/>
    <w:basedOn w:val="a2"/>
    <w:uiPriority w:val="1"/>
    <w:qFormat/>
    <w:rsid w:val="00BA0B10"/>
    <w:rPr>
      <w:b/>
      <w:i/>
    </w:rPr>
  </w:style>
  <w:style w:type="numbering" w:customStyle="1" w:styleId="13">
    <w:name w:val="Таблица список номер 1"/>
    <w:basedOn w:val="a4"/>
    <w:uiPriority w:val="99"/>
    <w:rsid w:val="00BA0B10"/>
    <w:pPr>
      <w:numPr>
        <w:numId w:val="14"/>
      </w:numPr>
    </w:pPr>
  </w:style>
  <w:style w:type="character" w:customStyle="1" w:styleId="afffff9">
    <w:name w:val="Курсив"/>
    <w:basedOn w:val="a2"/>
    <w:uiPriority w:val="1"/>
    <w:qFormat/>
    <w:rsid w:val="00BA0B10"/>
    <w:rPr>
      <w:i/>
    </w:rPr>
  </w:style>
  <w:style w:type="numbering" w:customStyle="1" w:styleId="18">
    <w:name w:val="Стиль Таблица список номер 1 + многоуровневый подчеркивание"/>
    <w:basedOn w:val="a4"/>
    <w:rsid w:val="00BA0B10"/>
    <w:pPr>
      <w:numPr>
        <w:numId w:val="15"/>
      </w:numPr>
    </w:pPr>
  </w:style>
  <w:style w:type="character" w:customStyle="1" w:styleId="afffffa">
    <w:name w:val="Полужирный_новый"/>
    <w:basedOn w:val="a2"/>
    <w:uiPriority w:val="1"/>
    <w:qFormat/>
    <w:rsid w:val="00BA0B10"/>
    <w:rPr>
      <w:b/>
    </w:rPr>
  </w:style>
  <w:style w:type="character" w:customStyle="1" w:styleId="afffffb">
    <w:name w:val="Подчеркнутый новый"/>
    <w:basedOn w:val="a2"/>
    <w:uiPriority w:val="1"/>
    <w:qFormat/>
    <w:rsid w:val="00BA0B10"/>
    <w:rPr>
      <w:u w:val="single"/>
    </w:rPr>
  </w:style>
  <w:style w:type="numbering" w:customStyle="1" w:styleId="10">
    <w:name w:val="Таблица список марк 1"/>
    <w:basedOn w:val="13"/>
    <w:uiPriority w:val="99"/>
    <w:rsid w:val="00BA0B10"/>
    <w:pPr>
      <w:numPr>
        <w:numId w:val="16"/>
      </w:numPr>
    </w:pPr>
  </w:style>
  <w:style w:type="numbering" w:customStyle="1" w:styleId="22">
    <w:name w:val="Таблица список марк 2"/>
    <w:basedOn w:val="13"/>
    <w:uiPriority w:val="99"/>
    <w:rsid w:val="00BA0B10"/>
    <w:pPr>
      <w:numPr>
        <w:numId w:val="17"/>
      </w:numPr>
    </w:pPr>
  </w:style>
  <w:style w:type="numbering" w:customStyle="1" w:styleId="110">
    <w:name w:val="Стиль Таблица список номер 1 + многоуровневый подчеркивание1"/>
    <w:basedOn w:val="a4"/>
    <w:rsid w:val="00BA0B10"/>
    <w:pPr>
      <w:numPr>
        <w:numId w:val="18"/>
      </w:numPr>
    </w:pPr>
  </w:style>
  <w:style w:type="numbering" w:customStyle="1" w:styleId="12">
    <w:name w:val="Стиль Таблица список номер 1"/>
    <w:basedOn w:val="a4"/>
    <w:rsid w:val="00BA0B10"/>
    <w:pPr>
      <w:numPr>
        <w:numId w:val="19"/>
      </w:numPr>
    </w:pPr>
  </w:style>
  <w:style w:type="numbering" w:customStyle="1" w:styleId="20">
    <w:name w:val="Таблица список номер 2"/>
    <w:basedOn w:val="13"/>
    <w:uiPriority w:val="99"/>
    <w:rsid w:val="00BA0B10"/>
    <w:pPr>
      <w:numPr>
        <w:numId w:val="20"/>
      </w:numPr>
    </w:pPr>
  </w:style>
  <w:style w:type="paragraph" w:customStyle="1" w:styleId="afffffc">
    <w:name w:val="Таблица шапка"/>
    <w:basedOn w:val="affe"/>
    <w:autoRedefine/>
    <w:qFormat/>
    <w:rsid w:val="00BA0B10"/>
    <w:pPr>
      <w:jc w:val="center"/>
    </w:pPr>
    <w:rPr>
      <w:b/>
      <w:sz w:val="20"/>
      <w:lang w:val="en-US"/>
    </w:rPr>
  </w:style>
  <w:style w:type="paragraph" w:customStyle="1" w:styleId="1f5">
    <w:name w:val="Таблица номер 1"/>
    <w:basedOn w:val="19"/>
    <w:autoRedefine/>
    <w:qFormat/>
    <w:rsid w:val="00BA0B10"/>
    <w:rPr>
      <w:rFonts w:ascii="Arial" w:hAnsi="Arial"/>
      <w:sz w:val="20"/>
      <w:lang w:val="en-US"/>
    </w:rPr>
  </w:style>
  <w:style w:type="paragraph" w:customStyle="1" w:styleId="2f3">
    <w:name w:val="Таблица номер 2"/>
    <w:basedOn w:val="25"/>
    <w:autoRedefine/>
    <w:qFormat/>
    <w:rsid w:val="00BA0B10"/>
    <w:rPr>
      <w:rFonts w:ascii="Arial" w:hAnsi="Arial"/>
      <w:sz w:val="20"/>
    </w:rPr>
  </w:style>
  <w:style w:type="paragraph" w:customStyle="1" w:styleId="1f6">
    <w:name w:val="Таблица номер 1)"/>
    <w:basedOn w:val="16"/>
    <w:autoRedefine/>
    <w:qFormat/>
    <w:rsid w:val="00BA0B10"/>
    <w:rPr>
      <w:rFonts w:ascii="Arial" w:hAnsi="Arial"/>
      <w:sz w:val="20"/>
    </w:rPr>
  </w:style>
  <w:style w:type="paragraph" w:customStyle="1" w:styleId="afffffd">
    <w:name w:val="Таблица список"/>
    <w:basedOn w:val="a"/>
    <w:autoRedefine/>
    <w:qFormat/>
    <w:rsid w:val="00BA0B10"/>
    <w:rPr>
      <w:rFonts w:ascii="Arial" w:hAnsi="Arial"/>
      <w:sz w:val="20"/>
    </w:rPr>
  </w:style>
  <w:style w:type="paragraph" w:customStyle="1" w:styleId="2f4">
    <w:name w:val="Таблица список 2"/>
    <w:basedOn w:val="23"/>
    <w:autoRedefine/>
    <w:qFormat/>
    <w:rsid w:val="00BA0B10"/>
    <w:rPr>
      <w:rFonts w:ascii="Arial" w:hAnsi="Arial"/>
      <w:sz w:val="20"/>
    </w:rPr>
  </w:style>
  <w:style w:type="paragraph" w:customStyle="1" w:styleId="14">
    <w:name w:val="Заголовок 1_без нов стр"/>
    <w:next w:val="a1"/>
    <w:link w:val="1f7"/>
    <w:autoRedefine/>
    <w:qFormat/>
    <w:rsid w:val="00BA0B10"/>
    <w:pPr>
      <w:numPr>
        <w:numId w:val="21"/>
      </w:numPr>
      <w:spacing w:before="400" w:after="360" w:line="240" w:lineRule="auto"/>
      <w:ind w:left="-494" w:hanging="357"/>
    </w:pPr>
    <w:rPr>
      <w:rFonts w:ascii="Arial" w:eastAsia="Times New Roman" w:hAnsi="Arial" w:cs="Times New Roman"/>
      <w:b/>
      <w:sz w:val="36"/>
      <w:szCs w:val="20"/>
      <w:lang w:val="en-US" w:eastAsia="ru-RU"/>
    </w:rPr>
  </w:style>
  <w:style w:type="paragraph" w:customStyle="1" w:styleId="111">
    <w:name w:val="Заголовок 1_без нов стр1"/>
    <w:next w:val="a1"/>
    <w:link w:val="112"/>
    <w:autoRedefine/>
    <w:qFormat/>
    <w:rsid w:val="00BA0B10"/>
    <w:pPr>
      <w:spacing w:before="400" w:after="360" w:line="240" w:lineRule="auto"/>
    </w:pPr>
    <w:rPr>
      <w:rFonts w:ascii="Arial" w:eastAsia="Times New Roman" w:hAnsi="Arial" w:cs="Times New Roman"/>
      <w:b/>
      <w:sz w:val="36"/>
      <w:szCs w:val="20"/>
      <w:lang w:val="en-US" w:eastAsia="ru-RU"/>
    </w:rPr>
  </w:style>
  <w:style w:type="character" w:customStyle="1" w:styleId="112">
    <w:name w:val="Заголовок 1_без нов стр1 Знак"/>
    <w:basedOn w:val="a2"/>
    <w:link w:val="111"/>
    <w:rsid w:val="00BA0B10"/>
    <w:rPr>
      <w:rFonts w:ascii="Arial" w:eastAsia="Times New Roman" w:hAnsi="Arial" w:cs="Times New Roman"/>
      <w:b/>
      <w:sz w:val="36"/>
      <w:szCs w:val="20"/>
      <w:lang w:val="en-US" w:eastAsia="ru-RU"/>
    </w:rPr>
  </w:style>
  <w:style w:type="character" w:customStyle="1" w:styleId="1f7">
    <w:name w:val="Заголовок 1_без нов стр Знак"/>
    <w:basedOn w:val="a2"/>
    <w:link w:val="14"/>
    <w:rsid w:val="00BA0B10"/>
    <w:rPr>
      <w:rFonts w:ascii="Arial" w:eastAsia="Times New Roman" w:hAnsi="Arial" w:cs="Times New Roman"/>
      <w:b/>
      <w:sz w:val="36"/>
      <w:szCs w:val="20"/>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543482">
      <w:bodyDiv w:val="1"/>
      <w:marLeft w:val="0"/>
      <w:marRight w:val="0"/>
      <w:marTop w:val="0"/>
      <w:marBottom w:val="0"/>
      <w:divBdr>
        <w:top w:val="none" w:sz="0" w:space="0" w:color="auto"/>
        <w:left w:val="none" w:sz="0" w:space="0" w:color="auto"/>
        <w:bottom w:val="none" w:sz="0" w:space="0" w:color="auto"/>
        <w:right w:val="none" w:sz="0" w:space="0" w:color="auto"/>
      </w:divBdr>
    </w:div>
    <w:div w:id="267809164">
      <w:bodyDiv w:val="1"/>
      <w:marLeft w:val="0"/>
      <w:marRight w:val="0"/>
      <w:marTop w:val="0"/>
      <w:marBottom w:val="0"/>
      <w:divBdr>
        <w:top w:val="none" w:sz="0" w:space="0" w:color="auto"/>
        <w:left w:val="none" w:sz="0" w:space="0" w:color="auto"/>
        <w:bottom w:val="none" w:sz="0" w:space="0" w:color="auto"/>
        <w:right w:val="none" w:sz="0" w:space="0" w:color="auto"/>
      </w:divBdr>
    </w:div>
    <w:div w:id="1139834814">
      <w:bodyDiv w:val="1"/>
      <w:marLeft w:val="0"/>
      <w:marRight w:val="0"/>
      <w:marTop w:val="0"/>
      <w:marBottom w:val="0"/>
      <w:divBdr>
        <w:top w:val="none" w:sz="0" w:space="0" w:color="auto"/>
        <w:left w:val="none" w:sz="0" w:space="0" w:color="auto"/>
        <w:bottom w:val="none" w:sz="0" w:space="0" w:color="auto"/>
        <w:right w:val="none" w:sz="0" w:space="0" w:color="auto"/>
      </w:divBdr>
    </w:div>
    <w:div w:id="1406610886">
      <w:bodyDiv w:val="1"/>
      <w:marLeft w:val="0"/>
      <w:marRight w:val="0"/>
      <w:marTop w:val="0"/>
      <w:marBottom w:val="0"/>
      <w:divBdr>
        <w:top w:val="none" w:sz="0" w:space="0" w:color="auto"/>
        <w:left w:val="none" w:sz="0" w:space="0" w:color="auto"/>
        <w:bottom w:val="none" w:sz="0" w:space="0" w:color="auto"/>
        <w:right w:val="none" w:sz="0" w:space="0" w:color="auto"/>
      </w:divBdr>
    </w:div>
    <w:div w:id="1637375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6.png"/><Relationship Id="rId3" Type="http://schemas.openxmlformats.org/officeDocument/2006/relationships/styles" Target="styles.xml"/><Relationship Id="rId21"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mailto:edu@pacc.ru"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edu.pacc.ru/" TargetMode="External"/><Relationship Id="rId14" Type="http://schemas.openxmlformats.org/officeDocument/2006/relationships/footer" Target="footer2.xml"/><Relationship Id="rId22" Type="http://schemas.microsoft.com/office/2016/09/relationships/commentsIds" Target="commentsIds.xml"/></Relationships>
</file>

<file path=word/_rels/footer1.xml.rels><?xml version="1.0" encoding="UTF-8" standalone="yes"?>
<Relationships xmlns="http://schemas.openxmlformats.org/package/2006/relationships"><Relationship Id="rId1" Type="http://schemas.openxmlformats.org/officeDocument/2006/relationships/image" Target="media/image1.wmf"/></Relationships>
</file>

<file path=word/_rels/footer2.xml.rels><?xml version="1.0" encoding="UTF-8" standalone="yes"?>
<Relationships xmlns="http://schemas.openxmlformats.org/package/2006/relationships"><Relationship Id="rId1"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E:\&#1054;&#1073;&#1088;&#1072;&#1079;&#1086;&#1074;&#1072;&#1090;&#1077;&#1083;&#1100;&#1085;&#1099;&#1077;_&#1087;&#1088;&#1086;&#1077;&#1082;&#1090;&#1099;\&#1064;&#1072;&#1073;&#1083;&#1086;&#1085;&#1099;\&#1064;&#1072;&#1073;&#1083;&#1086;&#1085;%20&#1086;&#1090;&#1095;&#1077;&#1090;&#1072;%20&#1055;&#1040;&#1050;&#1050;_2017new.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4B6528-2846-416A-A913-069FACEF45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отчета ПАКК_2017new</Template>
  <TotalTime>106</TotalTime>
  <Pages>13</Pages>
  <Words>3380</Words>
  <Characters>19269</Characters>
  <Application>Microsoft Office Word</Application>
  <DocSecurity>0</DocSecurity>
  <Lines>160</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22604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Туренок В.А.</dc:creator>
  <cp:lastModifiedBy>Гридасова Д.В.</cp:lastModifiedBy>
  <cp:revision>6</cp:revision>
  <dcterms:created xsi:type="dcterms:W3CDTF">2018-10-22T10:47:00Z</dcterms:created>
  <dcterms:modified xsi:type="dcterms:W3CDTF">2018-12-05T16:50:00Z</dcterms:modified>
</cp:coreProperties>
</file>